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BED3EA5"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984CE0">
        <w:rPr>
          <w:b/>
          <w:bCs/>
          <w:sz w:val="32"/>
          <w:szCs w:val="32"/>
        </w:rPr>
        <w:t>3</w:t>
      </w:r>
      <w:r w:rsidR="00293D1E">
        <w:rPr>
          <w:b/>
          <w:bCs/>
          <w:sz w:val="32"/>
          <w:szCs w:val="32"/>
        </w:rPr>
        <w:t>E_CC#</w:t>
      </w:r>
      <w:r w:rsidR="004C2DDB">
        <w:rPr>
          <w:b/>
          <w:bCs/>
          <w:sz w:val="32"/>
          <w:szCs w:val="32"/>
        </w:rPr>
        <w:t>3</w:t>
      </w:r>
      <w:r w:rsidR="0064465A">
        <w:rPr>
          <w:b/>
          <w:bCs/>
          <w:sz w:val="32"/>
          <w:szCs w:val="32"/>
        </w:rPr>
        <w:br/>
        <w:t xml:space="preserve">Version </w:t>
      </w:r>
      <w:r w:rsidR="00630BFF">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0B81508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4C2DDB">
        <w:rPr>
          <w:color w:val="0000FF"/>
        </w:rPr>
        <w:t>4</w:t>
      </w:r>
      <w:r w:rsidR="00984CE0">
        <w:rPr>
          <w:color w:val="0000FF"/>
        </w:rPr>
        <w:t xml:space="preserve"> October</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4C2DDB">
        <w:rPr>
          <w:color w:val="0000FF"/>
        </w:rPr>
        <w:t>2</w:t>
      </w:r>
      <w:r w:rsidR="00C008B3">
        <w:rPr>
          <w:color w:val="0000FF"/>
        </w:rPr>
        <w:t>.</w:t>
      </w:r>
      <w:r w:rsidR="004C2DDB">
        <w:rPr>
          <w:color w:val="0000FF"/>
        </w:rPr>
        <w:t>3</w:t>
      </w:r>
      <w:r w:rsidR="00BF650B">
        <w:rPr>
          <w:color w:val="0000FF"/>
        </w:rPr>
        <w:t>5</w:t>
      </w:r>
      <w:r w:rsidR="008F4E67" w:rsidRPr="0048558F">
        <w:rPr>
          <w:color w:val="0000FF"/>
        </w:rPr>
        <w:t xml:space="preserve"> UTC</w:t>
      </w:r>
    </w:p>
    <w:p w14:paraId="11C98E3F" w14:textId="7C62C8F8" w:rsidR="004A698B" w:rsidRDefault="004A698B"/>
    <w:p w14:paraId="74C4DA3C" w14:textId="594E1A30" w:rsidR="004A698B" w:rsidRDefault="00BE050C" w:rsidP="006C270F">
      <w:r>
        <w:t xml:space="preserve">~ </w:t>
      </w:r>
      <w:r w:rsidR="00B8737A">
        <w:t>27</w:t>
      </w:r>
      <w:r w:rsidR="00F30215">
        <w:t>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59CAD86" w14:textId="77777777" w:rsidR="002141E2" w:rsidRDefault="002141E2" w:rsidP="008473C1">
      <w:pPr>
        <w:pStyle w:val="FP"/>
        <w:rPr>
          <w:color w:val="0000FF"/>
        </w:rPr>
      </w:pPr>
      <w:r>
        <w:rPr>
          <w:color w:val="0000FF"/>
        </w:rPr>
        <w:t>Apple</w:t>
      </w:r>
    </w:p>
    <w:p w14:paraId="60EB8231" w14:textId="77777777" w:rsidR="002141E2" w:rsidRDefault="002141E2" w:rsidP="008473C1">
      <w:pPr>
        <w:pStyle w:val="FP"/>
        <w:rPr>
          <w:color w:val="0000FF"/>
        </w:rPr>
      </w:pPr>
      <w:r>
        <w:rPr>
          <w:color w:val="0000FF"/>
        </w:rPr>
        <w:t>AT&amp;T</w:t>
      </w:r>
    </w:p>
    <w:p w14:paraId="6A9256FC" w14:textId="77777777" w:rsidR="002141E2" w:rsidRDefault="002141E2" w:rsidP="008473C1">
      <w:pPr>
        <w:pStyle w:val="FP"/>
        <w:rPr>
          <w:color w:val="0000FF"/>
        </w:rPr>
      </w:pPr>
      <w:r>
        <w:rPr>
          <w:color w:val="0000FF"/>
        </w:rPr>
        <w:t>Broadcom</w:t>
      </w:r>
    </w:p>
    <w:p w14:paraId="626F1CC5" w14:textId="77777777" w:rsidR="002141E2" w:rsidRDefault="002141E2" w:rsidP="008473C1">
      <w:pPr>
        <w:pStyle w:val="FP"/>
        <w:rPr>
          <w:color w:val="0000FF"/>
        </w:rPr>
      </w:pPr>
      <w:r>
        <w:rPr>
          <w:color w:val="0000FF"/>
        </w:rPr>
        <w:t>BT</w:t>
      </w:r>
    </w:p>
    <w:p w14:paraId="7B698515" w14:textId="77777777" w:rsidR="002141E2" w:rsidRDefault="002141E2" w:rsidP="008473C1">
      <w:pPr>
        <w:pStyle w:val="FP"/>
        <w:rPr>
          <w:color w:val="0000FF"/>
        </w:rPr>
      </w:pPr>
      <w:r>
        <w:rPr>
          <w:color w:val="0000FF"/>
        </w:rPr>
        <w:t>CableLabs</w:t>
      </w:r>
    </w:p>
    <w:p w14:paraId="5F250905" w14:textId="77777777" w:rsidR="002141E2" w:rsidRDefault="002141E2" w:rsidP="008473C1">
      <w:pPr>
        <w:pStyle w:val="FP"/>
        <w:rPr>
          <w:color w:val="0000FF"/>
        </w:rPr>
      </w:pPr>
      <w:r>
        <w:rPr>
          <w:color w:val="0000FF"/>
        </w:rPr>
        <w:t>CATT</w:t>
      </w:r>
    </w:p>
    <w:p w14:paraId="37463C0A" w14:textId="77777777" w:rsidR="002141E2" w:rsidRDefault="002141E2" w:rsidP="008473C1">
      <w:pPr>
        <w:pStyle w:val="FP"/>
        <w:rPr>
          <w:color w:val="0000FF"/>
        </w:rPr>
      </w:pPr>
      <w:r>
        <w:rPr>
          <w:color w:val="0000FF"/>
        </w:rPr>
        <w:t>CBN</w:t>
      </w:r>
    </w:p>
    <w:p w14:paraId="13C8D278" w14:textId="77777777" w:rsidR="002141E2" w:rsidRDefault="002141E2" w:rsidP="008473C1">
      <w:pPr>
        <w:pStyle w:val="FP"/>
        <w:rPr>
          <w:color w:val="0000FF"/>
        </w:rPr>
      </w:pPr>
      <w:r>
        <w:rPr>
          <w:color w:val="0000FF"/>
        </w:rPr>
        <w:t>Charter</w:t>
      </w:r>
    </w:p>
    <w:p w14:paraId="7FABF944" w14:textId="77777777" w:rsidR="002141E2" w:rsidRDefault="002141E2" w:rsidP="008473C1">
      <w:pPr>
        <w:pStyle w:val="FP"/>
        <w:rPr>
          <w:color w:val="0000FF"/>
        </w:rPr>
      </w:pPr>
      <w:r>
        <w:rPr>
          <w:color w:val="0000FF"/>
        </w:rPr>
        <w:t>Charter</w:t>
      </w:r>
    </w:p>
    <w:p w14:paraId="5C758B09" w14:textId="77777777" w:rsidR="002141E2" w:rsidRDefault="002141E2" w:rsidP="008473C1">
      <w:pPr>
        <w:pStyle w:val="FP"/>
        <w:rPr>
          <w:color w:val="0000FF"/>
        </w:rPr>
      </w:pPr>
      <w:r>
        <w:rPr>
          <w:color w:val="0000FF"/>
        </w:rPr>
        <w:t>China Mobile</w:t>
      </w:r>
    </w:p>
    <w:p w14:paraId="1F785090" w14:textId="77777777" w:rsidR="002141E2" w:rsidRDefault="002141E2" w:rsidP="008473C1">
      <w:pPr>
        <w:pStyle w:val="FP"/>
        <w:rPr>
          <w:color w:val="0000FF"/>
        </w:rPr>
      </w:pPr>
      <w:r>
        <w:rPr>
          <w:color w:val="0000FF"/>
        </w:rPr>
        <w:t>China Telecom</w:t>
      </w:r>
    </w:p>
    <w:p w14:paraId="471701E4" w14:textId="77777777" w:rsidR="002141E2" w:rsidRDefault="002141E2" w:rsidP="008473C1">
      <w:pPr>
        <w:pStyle w:val="FP"/>
        <w:rPr>
          <w:color w:val="0000FF"/>
        </w:rPr>
      </w:pPr>
      <w:r>
        <w:rPr>
          <w:color w:val="0000FF"/>
        </w:rPr>
        <w:t>China Unicom</w:t>
      </w:r>
    </w:p>
    <w:p w14:paraId="7F18EBE3" w14:textId="77777777" w:rsidR="002141E2" w:rsidRDefault="002141E2" w:rsidP="008473C1">
      <w:pPr>
        <w:pStyle w:val="FP"/>
        <w:rPr>
          <w:color w:val="0000FF"/>
        </w:rPr>
      </w:pPr>
      <w:r>
        <w:rPr>
          <w:color w:val="0000FF"/>
        </w:rPr>
        <w:t>CMCC</w:t>
      </w:r>
    </w:p>
    <w:p w14:paraId="7BCB3E50" w14:textId="77777777" w:rsidR="002141E2" w:rsidRDefault="002141E2" w:rsidP="008473C1">
      <w:pPr>
        <w:pStyle w:val="FP"/>
        <w:rPr>
          <w:color w:val="0000FF"/>
        </w:rPr>
      </w:pPr>
      <w:r>
        <w:rPr>
          <w:color w:val="0000FF"/>
        </w:rPr>
        <w:t>Comcast</w:t>
      </w:r>
    </w:p>
    <w:p w14:paraId="2BBC0650" w14:textId="77777777" w:rsidR="002141E2" w:rsidRDefault="002141E2" w:rsidP="008473C1">
      <w:pPr>
        <w:pStyle w:val="FP"/>
        <w:rPr>
          <w:color w:val="0000FF"/>
        </w:rPr>
      </w:pPr>
      <w:r>
        <w:rPr>
          <w:color w:val="0000FF"/>
        </w:rPr>
        <w:t>Deutsche Telekom</w:t>
      </w:r>
    </w:p>
    <w:p w14:paraId="3FD7B3D4" w14:textId="77777777" w:rsidR="002141E2" w:rsidRDefault="002141E2" w:rsidP="008473C1">
      <w:pPr>
        <w:pStyle w:val="FP"/>
        <w:rPr>
          <w:color w:val="0000FF"/>
        </w:rPr>
      </w:pPr>
      <w:r>
        <w:rPr>
          <w:color w:val="0000FF"/>
        </w:rPr>
        <w:t>DISH</w:t>
      </w:r>
    </w:p>
    <w:p w14:paraId="06ACF07C" w14:textId="77777777" w:rsidR="002141E2" w:rsidRDefault="002141E2" w:rsidP="008473C1">
      <w:pPr>
        <w:pStyle w:val="FP"/>
        <w:rPr>
          <w:color w:val="0000FF"/>
        </w:rPr>
      </w:pPr>
      <w:r>
        <w:rPr>
          <w:color w:val="0000FF"/>
        </w:rPr>
        <w:t>Ericsson</w:t>
      </w:r>
    </w:p>
    <w:p w14:paraId="146BA6C3" w14:textId="77777777" w:rsidR="002141E2" w:rsidRDefault="002141E2" w:rsidP="008473C1">
      <w:pPr>
        <w:pStyle w:val="FP"/>
        <w:rPr>
          <w:color w:val="0000FF"/>
        </w:rPr>
      </w:pPr>
      <w:r>
        <w:rPr>
          <w:color w:val="0000FF"/>
        </w:rPr>
        <w:t>ETRI</w:t>
      </w:r>
    </w:p>
    <w:p w14:paraId="0E43E90A" w14:textId="77777777" w:rsidR="002141E2" w:rsidRDefault="002141E2" w:rsidP="008473C1">
      <w:pPr>
        <w:pStyle w:val="FP"/>
        <w:rPr>
          <w:color w:val="0000FF"/>
        </w:rPr>
      </w:pPr>
      <w:r>
        <w:rPr>
          <w:color w:val="0000FF"/>
        </w:rPr>
        <w:t>FirstNet</w:t>
      </w:r>
    </w:p>
    <w:p w14:paraId="3B94FFA5" w14:textId="77777777" w:rsidR="002141E2" w:rsidRDefault="002141E2" w:rsidP="008473C1">
      <w:pPr>
        <w:pStyle w:val="FP"/>
        <w:rPr>
          <w:color w:val="0000FF"/>
        </w:rPr>
      </w:pPr>
      <w:r>
        <w:rPr>
          <w:color w:val="0000FF"/>
        </w:rPr>
        <w:t>Futurewei</w:t>
      </w:r>
    </w:p>
    <w:p w14:paraId="1164708D" w14:textId="77777777" w:rsidR="002141E2" w:rsidRDefault="002141E2" w:rsidP="008473C1">
      <w:pPr>
        <w:pStyle w:val="FP"/>
        <w:rPr>
          <w:color w:val="0000FF"/>
        </w:rPr>
      </w:pPr>
      <w:r>
        <w:rPr>
          <w:color w:val="0000FF"/>
        </w:rPr>
        <w:t>Google</w:t>
      </w:r>
    </w:p>
    <w:p w14:paraId="5CBD1E72" w14:textId="77777777" w:rsidR="002141E2" w:rsidRDefault="002141E2" w:rsidP="008473C1">
      <w:pPr>
        <w:pStyle w:val="FP"/>
        <w:rPr>
          <w:color w:val="0000FF"/>
        </w:rPr>
      </w:pPr>
      <w:r>
        <w:rPr>
          <w:color w:val="0000FF"/>
        </w:rPr>
        <w:t>HPE</w:t>
      </w:r>
    </w:p>
    <w:p w14:paraId="391E4442" w14:textId="77777777" w:rsidR="002141E2" w:rsidRDefault="002141E2" w:rsidP="008473C1">
      <w:pPr>
        <w:pStyle w:val="FP"/>
        <w:rPr>
          <w:color w:val="0000FF"/>
        </w:rPr>
      </w:pPr>
      <w:r>
        <w:rPr>
          <w:color w:val="0000FF"/>
        </w:rPr>
        <w:t>Huawei</w:t>
      </w:r>
    </w:p>
    <w:p w14:paraId="3F7150BA" w14:textId="77777777" w:rsidR="002141E2" w:rsidRDefault="002141E2" w:rsidP="008473C1">
      <w:pPr>
        <w:pStyle w:val="FP"/>
        <w:rPr>
          <w:color w:val="0000FF"/>
        </w:rPr>
      </w:pPr>
      <w:r>
        <w:rPr>
          <w:color w:val="0000FF"/>
        </w:rPr>
        <w:t>Intel</w:t>
      </w:r>
    </w:p>
    <w:p w14:paraId="2CF26C7B" w14:textId="77777777" w:rsidR="002141E2" w:rsidRDefault="002141E2" w:rsidP="008473C1">
      <w:pPr>
        <w:pStyle w:val="FP"/>
        <w:rPr>
          <w:color w:val="0000FF"/>
        </w:rPr>
      </w:pPr>
      <w:r>
        <w:rPr>
          <w:color w:val="0000FF"/>
        </w:rPr>
        <w:t>InterDigital</w:t>
      </w:r>
    </w:p>
    <w:p w14:paraId="70AE6C74" w14:textId="77777777" w:rsidR="002141E2" w:rsidRDefault="002141E2" w:rsidP="008473C1">
      <w:pPr>
        <w:pStyle w:val="FP"/>
        <w:rPr>
          <w:color w:val="0000FF"/>
        </w:rPr>
      </w:pPr>
      <w:r>
        <w:rPr>
          <w:color w:val="0000FF"/>
        </w:rPr>
        <w:t>KDDI</w:t>
      </w:r>
    </w:p>
    <w:p w14:paraId="4A8C65A5" w14:textId="77777777" w:rsidR="002141E2" w:rsidRDefault="002141E2" w:rsidP="008473C1">
      <w:pPr>
        <w:pStyle w:val="FP"/>
        <w:rPr>
          <w:color w:val="0000FF"/>
        </w:rPr>
      </w:pPr>
      <w:r>
        <w:rPr>
          <w:color w:val="0000FF"/>
        </w:rPr>
        <w:t>KPN</w:t>
      </w:r>
    </w:p>
    <w:p w14:paraId="180A6054" w14:textId="77777777" w:rsidR="002141E2" w:rsidRDefault="002141E2" w:rsidP="008473C1">
      <w:pPr>
        <w:pStyle w:val="FP"/>
        <w:rPr>
          <w:color w:val="0000FF"/>
        </w:rPr>
      </w:pPr>
      <w:r>
        <w:rPr>
          <w:color w:val="0000FF"/>
        </w:rPr>
        <w:t>Lenovo</w:t>
      </w:r>
    </w:p>
    <w:p w14:paraId="5D9F828C" w14:textId="77777777" w:rsidR="002141E2" w:rsidRDefault="002141E2" w:rsidP="008473C1">
      <w:pPr>
        <w:pStyle w:val="FP"/>
        <w:rPr>
          <w:color w:val="0000FF"/>
        </w:rPr>
      </w:pPr>
      <w:r>
        <w:rPr>
          <w:color w:val="0000FF"/>
        </w:rPr>
        <w:t>LG Uplus</w:t>
      </w:r>
    </w:p>
    <w:p w14:paraId="410F2475" w14:textId="77777777" w:rsidR="002141E2" w:rsidRDefault="002141E2" w:rsidP="008473C1">
      <w:pPr>
        <w:pStyle w:val="FP"/>
        <w:rPr>
          <w:color w:val="0000FF"/>
        </w:rPr>
      </w:pPr>
      <w:r>
        <w:rPr>
          <w:color w:val="0000FF"/>
        </w:rPr>
        <w:t>LGE</w:t>
      </w:r>
    </w:p>
    <w:p w14:paraId="13583FFA" w14:textId="77777777" w:rsidR="002141E2" w:rsidRDefault="002141E2" w:rsidP="008473C1">
      <w:pPr>
        <w:pStyle w:val="FP"/>
        <w:rPr>
          <w:color w:val="0000FF"/>
        </w:rPr>
      </w:pPr>
      <w:r>
        <w:rPr>
          <w:color w:val="0000FF"/>
        </w:rPr>
        <w:t>LMCO</w:t>
      </w:r>
    </w:p>
    <w:p w14:paraId="4573F8A1" w14:textId="77777777" w:rsidR="002141E2" w:rsidRDefault="002141E2" w:rsidP="008473C1">
      <w:pPr>
        <w:pStyle w:val="FP"/>
        <w:rPr>
          <w:color w:val="0000FF"/>
        </w:rPr>
      </w:pPr>
      <w:r>
        <w:rPr>
          <w:color w:val="0000FF"/>
        </w:rPr>
        <w:t>MATRIXX Software</w:t>
      </w:r>
    </w:p>
    <w:p w14:paraId="0980703B" w14:textId="77777777" w:rsidR="002141E2" w:rsidRDefault="002141E2" w:rsidP="008473C1">
      <w:pPr>
        <w:pStyle w:val="FP"/>
        <w:rPr>
          <w:color w:val="0000FF"/>
        </w:rPr>
      </w:pPr>
      <w:r>
        <w:rPr>
          <w:color w:val="0000FF"/>
        </w:rPr>
        <w:t>MediaTek</w:t>
      </w:r>
    </w:p>
    <w:p w14:paraId="7AC5084F" w14:textId="77777777" w:rsidR="002141E2" w:rsidRDefault="002141E2" w:rsidP="008473C1">
      <w:pPr>
        <w:pStyle w:val="FP"/>
        <w:rPr>
          <w:color w:val="0000FF"/>
        </w:rPr>
      </w:pPr>
      <w:r>
        <w:rPr>
          <w:color w:val="0000FF"/>
        </w:rPr>
        <w:t>Meta</w:t>
      </w:r>
    </w:p>
    <w:p w14:paraId="742A7164" w14:textId="77777777" w:rsidR="002141E2" w:rsidRDefault="002141E2" w:rsidP="008473C1">
      <w:pPr>
        <w:pStyle w:val="FP"/>
        <w:rPr>
          <w:color w:val="0000FF"/>
        </w:rPr>
      </w:pPr>
      <w:r>
        <w:rPr>
          <w:color w:val="0000FF"/>
        </w:rPr>
        <w:t>MSFT</w:t>
      </w:r>
    </w:p>
    <w:p w14:paraId="75F1F276" w14:textId="77777777" w:rsidR="002141E2" w:rsidRDefault="002141E2" w:rsidP="008473C1">
      <w:pPr>
        <w:pStyle w:val="FP"/>
        <w:rPr>
          <w:color w:val="0000FF"/>
        </w:rPr>
      </w:pPr>
      <w:r>
        <w:rPr>
          <w:color w:val="0000FF"/>
        </w:rPr>
        <w:t>NAMAN</w:t>
      </w:r>
    </w:p>
    <w:p w14:paraId="489CDE38" w14:textId="77777777" w:rsidR="002141E2" w:rsidRDefault="002141E2" w:rsidP="008473C1">
      <w:pPr>
        <w:pStyle w:val="FP"/>
        <w:rPr>
          <w:color w:val="0000FF"/>
        </w:rPr>
      </w:pPr>
      <w:r>
        <w:rPr>
          <w:color w:val="0000FF"/>
        </w:rPr>
        <w:t>NEC</w:t>
      </w:r>
    </w:p>
    <w:p w14:paraId="0DDED2F3" w14:textId="77777777" w:rsidR="002141E2" w:rsidRDefault="002141E2" w:rsidP="008473C1">
      <w:pPr>
        <w:pStyle w:val="FP"/>
        <w:rPr>
          <w:color w:val="0000FF"/>
        </w:rPr>
      </w:pPr>
      <w:r>
        <w:rPr>
          <w:color w:val="0000FF"/>
        </w:rPr>
        <w:t>NICT</w:t>
      </w:r>
    </w:p>
    <w:p w14:paraId="583B1512" w14:textId="77777777" w:rsidR="002141E2" w:rsidRDefault="002141E2" w:rsidP="008473C1">
      <w:pPr>
        <w:pStyle w:val="FP"/>
        <w:rPr>
          <w:color w:val="0000FF"/>
        </w:rPr>
      </w:pPr>
      <w:r>
        <w:rPr>
          <w:color w:val="0000FF"/>
        </w:rPr>
        <w:t>Nokia</w:t>
      </w:r>
    </w:p>
    <w:p w14:paraId="4F8A471B" w14:textId="77777777" w:rsidR="002141E2" w:rsidRDefault="002141E2" w:rsidP="008473C1">
      <w:pPr>
        <w:pStyle w:val="FP"/>
        <w:rPr>
          <w:color w:val="0000FF"/>
        </w:rPr>
      </w:pPr>
      <w:r>
        <w:rPr>
          <w:color w:val="0000FF"/>
        </w:rPr>
        <w:t>Novamint</w:t>
      </w:r>
    </w:p>
    <w:p w14:paraId="774ECA70" w14:textId="77777777" w:rsidR="002141E2" w:rsidRDefault="002141E2" w:rsidP="008473C1">
      <w:pPr>
        <w:pStyle w:val="FP"/>
        <w:rPr>
          <w:color w:val="0000FF"/>
        </w:rPr>
      </w:pPr>
      <w:r>
        <w:rPr>
          <w:color w:val="0000FF"/>
        </w:rPr>
        <w:t>NTT DOCOMO</w:t>
      </w:r>
    </w:p>
    <w:p w14:paraId="6B7363D2" w14:textId="77777777" w:rsidR="002141E2" w:rsidRDefault="002141E2" w:rsidP="008473C1">
      <w:pPr>
        <w:pStyle w:val="FP"/>
        <w:rPr>
          <w:color w:val="0000FF"/>
        </w:rPr>
      </w:pPr>
      <w:r>
        <w:rPr>
          <w:color w:val="0000FF"/>
        </w:rPr>
        <w:t>OPPO</w:t>
      </w:r>
    </w:p>
    <w:p w14:paraId="79A561B2" w14:textId="77777777" w:rsidR="002141E2" w:rsidRDefault="002141E2" w:rsidP="008473C1">
      <w:pPr>
        <w:pStyle w:val="FP"/>
        <w:rPr>
          <w:color w:val="0000FF"/>
        </w:rPr>
      </w:pPr>
      <w:r>
        <w:rPr>
          <w:color w:val="0000FF"/>
        </w:rPr>
        <w:t>OQTEC</w:t>
      </w:r>
    </w:p>
    <w:p w14:paraId="53628054" w14:textId="77777777" w:rsidR="002141E2" w:rsidRDefault="002141E2" w:rsidP="008473C1">
      <w:pPr>
        <w:pStyle w:val="FP"/>
        <w:rPr>
          <w:color w:val="0000FF"/>
        </w:rPr>
      </w:pPr>
      <w:r>
        <w:rPr>
          <w:color w:val="0000FF"/>
        </w:rPr>
        <w:t>Oracle</w:t>
      </w:r>
    </w:p>
    <w:p w14:paraId="6A9DC6ED" w14:textId="77777777" w:rsidR="002141E2" w:rsidRDefault="002141E2" w:rsidP="008473C1">
      <w:pPr>
        <w:pStyle w:val="FP"/>
        <w:rPr>
          <w:color w:val="0000FF"/>
        </w:rPr>
      </w:pPr>
      <w:r>
        <w:rPr>
          <w:color w:val="0000FF"/>
        </w:rPr>
        <w:t>Orange</w:t>
      </w:r>
    </w:p>
    <w:p w14:paraId="194DB1EF" w14:textId="77777777" w:rsidR="002141E2" w:rsidRDefault="002141E2" w:rsidP="008473C1">
      <w:pPr>
        <w:pStyle w:val="FP"/>
        <w:rPr>
          <w:color w:val="0000FF"/>
        </w:rPr>
      </w:pPr>
      <w:r>
        <w:rPr>
          <w:color w:val="0000FF"/>
        </w:rPr>
        <w:t>Ouerdia</w:t>
      </w:r>
    </w:p>
    <w:p w14:paraId="7919DBD7" w14:textId="77777777" w:rsidR="002141E2" w:rsidRDefault="002141E2" w:rsidP="008473C1">
      <w:pPr>
        <w:pStyle w:val="FP"/>
        <w:rPr>
          <w:color w:val="0000FF"/>
        </w:rPr>
      </w:pPr>
      <w:r>
        <w:rPr>
          <w:color w:val="0000FF"/>
        </w:rPr>
        <w:t>Philips</w:t>
      </w:r>
    </w:p>
    <w:p w14:paraId="3E1A7E2E" w14:textId="77777777" w:rsidR="002141E2" w:rsidRDefault="002141E2" w:rsidP="008473C1">
      <w:pPr>
        <w:pStyle w:val="FP"/>
        <w:rPr>
          <w:color w:val="0000FF"/>
        </w:rPr>
      </w:pPr>
      <w:r>
        <w:rPr>
          <w:color w:val="0000FF"/>
        </w:rPr>
        <w:t>Qualcomm</w:t>
      </w:r>
    </w:p>
    <w:p w14:paraId="30BA04E6" w14:textId="77777777" w:rsidR="002141E2" w:rsidRDefault="002141E2" w:rsidP="008473C1">
      <w:pPr>
        <w:pStyle w:val="FP"/>
        <w:rPr>
          <w:color w:val="0000FF"/>
        </w:rPr>
      </w:pPr>
      <w:r>
        <w:rPr>
          <w:color w:val="0000FF"/>
        </w:rPr>
        <w:t>Samsung</w:t>
      </w:r>
    </w:p>
    <w:p w14:paraId="13CF4B51" w14:textId="77777777" w:rsidR="002141E2" w:rsidRDefault="002141E2" w:rsidP="008473C1">
      <w:pPr>
        <w:pStyle w:val="FP"/>
        <w:rPr>
          <w:color w:val="0000FF"/>
        </w:rPr>
      </w:pPr>
      <w:r>
        <w:rPr>
          <w:color w:val="0000FF"/>
        </w:rPr>
        <w:t>Sony</w:t>
      </w:r>
    </w:p>
    <w:p w14:paraId="2FB2953F" w14:textId="77777777" w:rsidR="002141E2" w:rsidRDefault="002141E2" w:rsidP="008473C1">
      <w:pPr>
        <w:pStyle w:val="FP"/>
        <w:rPr>
          <w:color w:val="0000FF"/>
        </w:rPr>
      </w:pPr>
      <w:r>
        <w:rPr>
          <w:color w:val="0000FF"/>
        </w:rPr>
        <w:t>TELUS</w:t>
      </w:r>
    </w:p>
    <w:p w14:paraId="36A0D9D0" w14:textId="77777777" w:rsidR="002141E2" w:rsidRDefault="002141E2" w:rsidP="008473C1">
      <w:pPr>
        <w:pStyle w:val="FP"/>
        <w:rPr>
          <w:color w:val="0000FF"/>
        </w:rPr>
      </w:pPr>
      <w:r>
        <w:rPr>
          <w:color w:val="0000FF"/>
        </w:rPr>
        <w:t>Tencent</w:t>
      </w:r>
    </w:p>
    <w:p w14:paraId="0DFB773B" w14:textId="77777777" w:rsidR="002141E2" w:rsidRDefault="002141E2" w:rsidP="008473C1">
      <w:pPr>
        <w:pStyle w:val="FP"/>
        <w:rPr>
          <w:color w:val="0000FF"/>
        </w:rPr>
      </w:pPr>
      <w:r>
        <w:rPr>
          <w:color w:val="0000FF"/>
        </w:rPr>
        <w:t>Thales</w:t>
      </w:r>
    </w:p>
    <w:p w14:paraId="113CF120" w14:textId="77777777" w:rsidR="002141E2" w:rsidRDefault="002141E2" w:rsidP="008473C1">
      <w:pPr>
        <w:pStyle w:val="FP"/>
        <w:rPr>
          <w:color w:val="0000FF"/>
        </w:rPr>
      </w:pPr>
      <w:r>
        <w:rPr>
          <w:color w:val="0000FF"/>
        </w:rPr>
        <w:t>T-Mobile USA</w:t>
      </w:r>
    </w:p>
    <w:p w14:paraId="6253845B" w14:textId="77777777" w:rsidR="002141E2" w:rsidRDefault="002141E2" w:rsidP="008473C1">
      <w:pPr>
        <w:pStyle w:val="FP"/>
        <w:rPr>
          <w:color w:val="0000FF"/>
        </w:rPr>
      </w:pPr>
      <w:r>
        <w:rPr>
          <w:color w:val="0000FF"/>
        </w:rPr>
        <w:lastRenderedPageBreak/>
        <w:t>Toyota</w:t>
      </w:r>
    </w:p>
    <w:p w14:paraId="3C733FC0" w14:textId="77777777" w:rsidR="002141E2" w:rsidRDefault="002141E2" w:rsidP="008473C1">
      <w:pPr>
        <w:pStyle w:val="FP"/>
        <w:rPr>
          <w:color w:val="0000FF"/>
        </w:rPr>
      </w:pPr>
      <w:r>
        <w:rPr>
          <w:color w:val="0000FF"/>
        </w:rPr>
        <w:t>Verizon</w:t>
      </w:r>
    </w:p>
    <w:p w14:paraId="32DBD80A" w14:textId="77777777" w:rsidR="002141E2" w:rsidRDefault="002141E2" w:rsidP="008473C1">
      <w:pPr>
        <w:pStyle w:val="FP"/>
        <w:rPr>
          <w:color w:val="0000FF"/>
        </w:rPr>
      </w:pPr>
      <w:r>
        <w:rPr>
          <w:color w:val="0000FF"/>
        </w:rPr>
        <w:t>vivo</w:t>
      </w:r>
    </w:p>
    <w:p w14:paraId="7307DE80" w14:textId="77777777" w:rsidR="002141E2" w:rsidRDefault="002141E2" w:rsidP="008473C1">
      <w:pPr>
        <w:pStyle w:val="FP"/>
        <w:rPr>
          <w:color w:val="0000FF"/>
        </w:rPr>
      </w:pPr>
      <w:r>
        <w:rPr>
          <w:color w:val="0000FF"/>
        </w:rPr>
        <w:t>Vodafone</w:t>
      </w:r>
    </w:p>
    <w:p w14:paraId="7D9D7C45" w14:textId="77777777" w:rsidR="002141E2" w:rsidRDefault="002141E2" w:rsidP="008473C1">
      <w:pPr>
        <w:pStyle w:val="FP"/>
        <w:rPr>
          <w:color w:val="0000FF"/>
        </w:rPr>
      </w:pPr>
      <w:r>
        <w:rPr>
          <w:color w:val="0000FF"/>
        </w:rPr>
        <w:t>Xiaomi</w:t>
      </w:r>
    </w:p>
    <w:p w14:paraId="53D63291" w14:textId="77777777" w:rsidR="002141E2" w:rsidRDefault="002141E2" w:rsidP="008473C1">
      <w:pPr>
        <w:pStyle w:val="FP"/>
        <w:rPr>
          <w:color w:val="0000FF"/>
        </w:rPr>
      </w:pPr>
      <w:r>
        <w:rPr>
          <w:color w:val="0000FF"/>
        </w:rPr>
        <w:t>ZTE</w:t>
      </w:r>
    </w:p>
    <w:p w14:paraId="682D425C" w14:textId="1DB56AFD" w:rsidR="00330DE8" w:rsidRDefault="00330DE8" w:rsidP="008473C1">
      <w:pPr>
        <w:pStyle w:val="FP"/>
        <w:rPr>
          <w:color w:val="0000FF"/>
        </w:rPr>
      </w:pP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72CC12A8" w:rsidR="00780C5D" w:rsidRDefault="003843AC" w:rsidP="00CA4BD5">
      <w:pPr>
        <w:rPr>
          <w:lang w:eastAsia="en-US"/>
        </w:rPr>
      </w:pPr>
      <w:r>
        <w:rPr>
          <w:lang w:eastAsia="en-US"/>
        </w:rPr>
        <w:t>The SA</w:t>
      </w:r>
      <w:r w:rsidR="00845338">
        <w:rPr>
          <w:lang w:eastAsia="en-US"/>
        </w:rPr>
        <w:t> </w:t>
      </w:r>
      <w:r>
        <w:rPr>
          <w:lang w:eastAsia="en-US"/>
        </w:rPr>
        <w:t xml:space="preserve">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w:t>
      </w:r>
      <w:r w:rsidR="00BC1FF9">
        <w:rPr>
          <w:lang w:eastAsia="en-US"/>
        </w:rPr>
        <w:t>Discuss Documents marked as "For CC#3" in the latest combined Chair's notes and SA2 work plan, if time permits</w:t>
      </w:r>
      <w:r w:rsidR="00780C5D">
        <w:rPr>
          <w:lang w:eastAsia="en-US"/>
        </w:rPr>
        <w:t xml:space="preserve"> </w:t>
      </w:r>
      <w:hyperlink r:id="rId8" w:history="1">
        <w:r w:rsidR="00BF650B" w:rsidRPr="007418D8">
          <w:rPr>
            <w:rStyle w:val="Hyperlink"/>
            <w:lang w:eastAsia="en-US"/>
          </w:rPr>
          <w:t>https://www.3gpp.org/ftp/tsg_sa/WG2_Arch/TSGS2_153E_Electronic_2022-10/INBOX/Chair_Notes/Combined_ChairNotes_10-14-1210.doc</w:t>
        </w:r>
      </w:hyperlink>
    </w:p>
    <w:p w14:paraId="63799702" w14:textId="77777777" w:rsidR="00984CE0" w:rsidRDefault="00984CE0" w:rsidP="004F3B29"/>
    <w:p w14:paraId="212B0935" w14:textId="0ABC277F" w:rsidR="00984CE0" w:rsidRDefault="00984CE0" w:rsidP="00620DF5">
      <w:pPr>
        <w:pStyle w:val="Heading1"/>
      </w:pPr>
      <w:r>
        <w:t>1</w:t>
      </w:r>
      <w:r>
        <w:tab/>
        <w:t>Check-in Reminder</w:t>
      </w:r>
    </w:p>
    <w:p w14:paraId="6620E6BA" w14:textId="1196781A" w:rsidR="00984CE0" w:rsidRDefault="00984CE0" w:rsidP="00984CE0">
      <w:pPr>
        <w:rPr>
          <w:lang w:eastAsia="en-US"/>
        </w:rPr>
      </w:pPr>
      <w:r w:rsidRPr="00984CE0">
        <w:rPr>
          <w:b/>
          <w:bCs/>
          <w:lang w:eastAsia="en-US"/>
        </w:rPr>
        <w:t>Delegates were reminded that they need to check-in to the main meeting</w:t>
      </w:r>
      <w:r>
        <w:rPr>
          <w:lang w:eastAsia="en-US"/>
        </w:rPr>
        <w:t xml:space="preserve"> (on-line, using the Token received via e-mail after registering for this e-meeting) in order to maintain Voting rights for this meeting. </w:t>
      </w:r>
      <w:r w:rsidR="00954F7C" w:rsidRPr="00954F7C">
        <w:rPr>
          <w:b/>
          <w:bCs/>
          <w:lang w:eastAsia="en-US"/>
        </w:rPr>
        <w:t>Note that a</w:t>
      </w:r>
      <w:r w:rsidRPr="00954F7C">
        <w:rPr>
          <w:b/>
          <w:bCs/>
          <w:lang w:eastAsia="en-US"/>
        </w:rPr>
        <w:t>ttendance of a Conference Call does not get recorded as 'meeting attendance'</w:t>
      </w:r>
      <w:r>
        <w:rPr>
          <w:lang w:eastAsia="en-US"/>
        </w:rPr>
        <w:t>.</w:t>
      </w:r>
    </w:p>
    <w:p w14:paraId="64DFCBE1" w14:textId="043E6823" w:rsidR="00984CE0" w:rsidRPr="00AC1A5B" w:rsidRDefault="00984CE0" w:rsidP="00984CE0">
      <w:pPr>
        <w:rPr>
          <w:lang w:eastAsia="en-US"/>
        </w:rPr>
      </w:pPr>
    </w:p>
    <w:p w14:paraId="0BB28D98" w14:textId="77777777" w:rsidR="00AE546C" w:rsidRDefault="00AE546C" w:rsidP="00845338">
      <w:pPr>
        <w:rPr>
          <w:lang w:eastAsia="en-US"/>
        </w:rPr>
      </w:pPr>
    </w:p>
    <w:p w14:paraId="1CB0A7CF" w14:textId="0B61B15E" w:rsidR="00BC1FF9" w:rsidRDefault="00845338" w:rsidP="00620DF5">
      <w:pPr>
        <w:pStyle w:val="Heading1"/>
      </w:pPr>
      <w:r>
        <w:t>3</w:t>
      </w:r>
      <w:r>
        <w:tab/>
      </w:r>
      <w:r w:rsidR="00BC1FF9">
        <w:t>Discuss Documents marked as "For CC#3" in the latest combined Chair's note</w:t>
      </w:r>
      <w:r w:rsidR="00040F59">
        <w:t>s</w:t>
      </w:r>
      <w:r w:rsidR="00040F59">
        <w:br/>
      </w:r>
      <w:hyperlink r:id="rId9" w:history="1">
        <w:r w:rsidR="00BF650B" w:rsidRPr="007418D8">
          <w:rPr>
            <w:rStyle w:val="Hyperlink"/>
          </w:rPr>
          <w:t>https://www.3gpp.org/ftp/tsg_sa/WG2_Arch/TSGS2_153E_Electronic_2022-10/INBOX/Chair_Notes/Combined_ChairNotes_10-14-1210.doc</w:t>
        </w:r>
      </w:hyperlink>
    </w:p>
    <w:p w14:paraId="49D17DAD" w14:textId="349187EA" w:rsidR="00BC1FF9" w:rsidRDefault="00040F59" w:rsidP="00040F59">
      <w:pPr>
        <w:pStyle w:val="B1"/>
      </w:pPr>
      <w:r>
        <w:t>-</w:t>
      </w:r>
      <w:r w:rsidR="00BC1FF9">
        <w:tab/>
        <w:t>We will open the additional documents (that may have reached an offline agreement) if time permits.</w:t>
      </w:r>
    </w:p>
    <w:p w14:paraId="05B8949B" w14:textId="77777777" w:rsidR="00040F59" w:rsidRDefault="00040F59" w:rsidP="00040F59"/>
    <w:p w14:paraId="2BBF794A" w14:textId="057D212B" w:rsidR="004C2DDB" w:rsidRDefault="004C2DDB" w:rsidP="004C2DDB">
      <w:pPr>
        <w:keepNext/>
        <w:pBdr>
          <w:top w:val="single" w:sz="4" w:space="1" w:color="auto"/>
        </w:pBdr>
        <w:rPr>
          <w:lang w:eastAsia="en-US"/>
        </w:rPr>
      </w:pPr>
      <w:r w:rsidRPr="004C2DDB">
        <w:rPr>
          <w:color w:val="0000FF"/>
          <w:lang w:eastAsia="en-US"/>
        </w:rPr>
        <w:t>S2-2208774</w:t>
      </w:r>
      <w:r>
        <w:rPr>
          <w:lang w:eastAsia="en-US"/>
        </w:rPr>
        <w:t xml:space="preserve"> (P-CR) KI #4: Conclusion of Key Issue #4. (Source: Ericsson, LG Electronics)</w:t>
      </w:r>
    </w:p>
    <w:p w14:paraId="6B9CE87E" w14:textId="77777777" w:rsidR="004C2DDB" w:rsidRPr="004C2DDB" w:rsidRDefault="004C2DDB" w:rsidP="004C2DDB">
      <w:pPr>
        <w:pStyle w:val="FP"/>
        <w:rPr>
          <w:b/>
          <w:bCs/>
          <w:i/>
          <w:iCs/>
          <w:lang w:eastAsia="en-US"/>
        </w:rPr>
      </w:pPr>
      <w:r w:rsidRPr="004C2DDB">
        <w:rPr>
          <w:b/>
          <w:bCs/>
          <w:i/>
          <w:iCs/>
          <w:lang w:eastAsia="en-US"/>
        </w:rPr>
        <w:t>e-mail comments:</w:t>
      </w:r>
    </w:p>
    <w:p w14:paraId="154B4E9E" w14:textId="7D901717" w:rsidR="004C2DDB" w:rsidRPr="004C2DDB" w:rsidRDefault="004C2DDB" w:rsidP="004C2DDB">
      <w:pPr>
        <w:pStyle w:val="FP"/>
        <w:rPr>
          <w:i/>
          <w:iCs/>
          <w:lang w:eastAsia="en-US"/>
        </w:rPr>
      </w:pPr>
      <w:r w:rsidRPr="004C2DDB">
        <w:rPr>
          <w:i/>
          <w:iCs/>
          <w:lang w:eastAsia="en-US"/>
        </w:rPr>
        <w:t>Peter Hedman (Ericsson) provides r01</w:t>
      </w:r>
    </w:p>
    <w:p w14:paraId="6249EACD" w14:textId="77777777" w:rsidR="004C2DDB" w:rsidRPr="004C2DDB" w:rsidRDefault="004C2DDB" w:rsidP="004C2DDB">
      <w:pPr>
        <w:pStyle w:val="FP"/>
        <w:rPr>
          <w:i/>
          <w:iCs/>
          <w:lang w:eastAsia="en-US"/>
        </w:rPr>
      </w:pPr>
      <w:r w:rsidRPr="004C2DDB">
        <w:rPr>
          <w:i/>
          <w:iCs/>
          <w:lang w:eastAsia="en-US"/>
        </w:rPr>
        <w:t>Saso (Intel) comments on localized service information advertised via SIB</w:t>
      </w:r>
    </w:p>
    <w:p w14:paraId="74116F0A" w14:textId="663DCA0E" w:rsidR="004C2DDB" w:rsidRPr="004C2DDB" w:rsidRDefault="004C2DDB" w:rsidP="004C2DDB">
      <w:pPr>
        <w:pStyle w:val="FP"/>
        <w:rPr>
          <w:i/>
          <w:iCs/>
          <w:lang w:eastAsia="en-US"/>
        </w:rPr>
      </w:pPr>
      <w:r w:rsidRPr="004C2DDB">
        <w:rPr>
          <w:i/>
          <w:iCs/>
          <w:lang w:eastAsia="en-US"/>
        </w:rPr>
        <w:t>Josep (DT) comments, comments that only S2-2209005 captured automatic/manual selection aspects.</w:t>
      </w:r>
    </w:p>
    <w:p w14:paraId="63A6FED6" w14:textId="77777777" w:rsidR="004C2DDB" w:rsidRPr="004C2DDB" w:rsidRDefault="004C2DDB" w:rsidP="004C2DDB">
      <w:pPr>
        <w:pStyle w:val="FP"/>
        <w:rPr>
          <w:i/>
          <w:iCs/>
          <w:lang w:eastAsia="en-US"/>
        </w:rPr>
      </w:pPr>
      <w:r w:rsidRPr="004C2DDB">
        <w:rPr>
          <w:i/>
          <w:iCs/>
          <w:lang w:eastAsia="en-US"/>
        </w:rPr>
        <w:t>Yishan (Huawei) provides comments and agree with comments from Josep (DT) and Saso (Intel)</w:t>
      </w:r>
    </w:p>
    <w:p w14:paraId="3095004F" w14:textId="77777777" w:rsidR="004C2DDB" w:rsidRPr="004C2DDB" w:rsidRDefault="004C2DDB" w:rsidP="004C2DDB">
      <w:pPr>
        <w:pStyle w:val="FP"/>
        <w:rPr>
          <w:i/>
          <w:iCs/>
          <w:lang w:eastAsia="en-US"/>
        </w:rPr>
      </w:pPr>
      <w:r w:rsidRPr="004C2DDB">
        <w:rPr>
          <w:i/>
          <w:iCs/>
          <w:lang w:eastAsia="en-US"/>
        </w:rPr>
        <w:t>Guanzhou (InterDigital) comments and provides r02.</w:t>
      </w:r>
    </w:p>
    <w:p w14:paraId="41116882" w14:textId="77777777" w:rsidR="004C2DDB" w:rsidRPr="004C2DDB" w:rsidRDefault="004C2DDB" w:rsidP="004C2DDB">
      <w:pPr>
        <w:pStyle w:val="FP"/>
        <w:rPr>
          <w:i/>
          <w:iCs/>
          <w:lang w:eastAsia="en-US"/>
        </w:rPr>
      </w:pPr>
      <w:r w:rsidRPr="004C2DDB">
        <w:rPr>
          <w:i/>
          <w:iCs/>
          <w:lang w:eastAsia="en-US"/>
        </w:rPr>
        <w:t>Yishan (Huawei) comments and provides r03.</w:t>
      </w:r>
    </w:p>
    <w:p w14:paraId="68B445E2" w14:textId="77777777" w:rsidR="004C2DDB" w:rsidRPr="004C2DDB" w:rsidRDefault="004C2DDB" w:rsidP="004C2DDB">
      <w:pPr>
        <w:pStyle w:val="FP"/>
        <w:rPr>
          <w:i/>
          <w:iCs/>
          <w:lang w:eastAsia="en-US"/>
        </w:rPr>
      </w:pPr>
      <w:r w:rsidRPr="004C2DDB">
        <w:rPr>
          <w:i/>
          <w:iCs/>
          <w:lang w:eastAsia="en-US"/>
        </w:rPr>
        <w:t>Guanzhou (InterDigital) responds to Yishan (Huawei).</w:t>
      </w:r>
    </w:p>
    <w:p w14:paraId="331C0839" w14:textId="77777777" w:rsidR="004C2DDB" w:rsidRPr="004C2DDB" w:rsidRDefault="004C2DDB" w:rsidP="004C2DDB">
      <w:pPr>
        <w:pStyle w:val="FP"/>
        <w:rPr>
          <w:i/>
          <w:iCs/>
          <w:lang w:eastAsia="en-US"/>
        </w:rPr>
      </w:pPr>
      <w:r w:rsidRPr="004C2DDB">
        <w:rPr>
          <w:i/>
          <w:iCs/>
          <w:lang w:eastAsia="en-US"/>
        </w:rPr>
        <w:t>Peter Hedman (Ericsson) provides r04</w:t>
      </w:r>
    </w:p>
    <w:p w14:paraId="66F1C7D3" w14:textId="77777777" w:rsidR="004C2DDB" w:rsidRPr="004C2DDB" w:rsidRDefault="004C2DDB" w:rsidP="004C2DDB">
      <w:pPr>
        <w:pStyle w:val="FP"/>
        <w:rPr>
          <w:i/>
          <w:iCs/>
          <w:lang w:eastAsia="en-US"/>
        </w:rPr>
      </w:pPr>
      <w:r w:rsidRPr="004C2DDB">
        <w:rPr>
          <w:i/>
          <w:iCs/>
          <w:lang w:eastAsia="en-US"/>
        </w:rPr>
        <w:t>Amanda Xiang ( Futurewei ) provides comments and r04</w:t>
      </w:r>
    </w:p>
    <w:p w14:paraId="66804943" w14:textId="77777777" w:rsidR="004C2DDB" w:rsidRPr="004C2DDB" w:rsidRDefault="004C2DDB" w:rsidP="004C2DDB">
      <w:pPr>
        <w:pStyle w:val="FP"/>
        <w:rPr>
          <w:i/>
          <w:iCs/>
          <w:lang w:eastAsia="en-US"/>
        </w:rPr>
      </w:pPr>
      <w:r w:rsidRPr="004C2DDB">
        <w:rPr>
          <w:i/>
          <w:iCs/>
          <w:lang w:eastAsia="en-US"/>
        </w:rPr>
        <w:t>Amanda Xiang ( Futurewei ) provides r05 on top of Ericsson's r04</w:t>
      </w:r>
    </w:p>
    <w:p w14:paraId="04BA6342" w14:textId="77777777" w:rsidR="004C2DDB" w:rsidRPr="004C2DDB" w:rsidRDefault="004C2DDB" w:rsidP="004C2DDB">
      <w:pPr>
        <w:pStyle w:val="FP"/>
        <w:rPr>
          <w:i/>
          <w:iCs/>
          <w:lang w:eastAsia="en-US"/>
        </w:rPr>
      </w:pPr>
      <w:r w:rsidRPr="004C2DDB">
        <w:rPr>
          <w:i/>
          <w:iCs/>
          <w:lang w:eastAsia="en-US"/>
        </w:rPr>
        <w:t>Antoine (Orange) comments on r05.</w:t>
      </w:r>
    </w:p>
    <w:p w14:paraId="559FCD8C" w14:textId="77777777" w:rsidR="004C2DDB" w:rsidRPr="004C2DDB" w:rsidRDefault="004C2DDB" w:rsidP="004C2DDB">
      <w:pPr>
        <w:pStyle w:val="FP"/>
        <w:rPr>
          <w:i/>
          <w:iCs/>
          <w:lang w:eastAsia="en-US"/>
        </w:rPr>
      </w:pPr>
      <w:r w:rsidRPr="004C2DDB">
        <w:rPr>
          <w:i/>
          <w:iCs/>
          <w:lang w:eastAsia="en-US"/>
        </w:rPr>
        <w:t>Chia-Lin (MediaTek) provides the comments on r05</w:t>
      </w:r>
    </w:p>
    <w:p w14:paraId="2325246D" w14:textId="77777777" w:rsidR="004C2DDB" w:rsidRPr="004C2DDB" w:rsidRDefault="004C2DDB" w:rsidP="004C2DDB">
      <w:pPr>
        <w:pStyle w:val="FP"/>
        <w:rPr>
          <w:i/>
          <w:iCs/>
          <w:lang w:eastAsia="en-US"/>
        </w:rPr>
      </w:pPr>
      <w:r w:rsidRPr="004C2DDB">
        <w:rPr>
          <w:i/>
          <w:iCs/>
          <w:lang w:eastAsia="en-US"/>
        </w:rPr>
        <w:t>Josep (DT) comments on r05.</w:t>
      </w:r>
    </w:p>
    <w:p w14:paraId="27020D4C" w14:textId="77777777" w:rsidR="004C2DDB" w:rsidRPr="004C2DDB" w:rsidRDefault="004C2DDB" w:rsidP="004C2DDB">
      <w:pPr>
        <w:pStyle w:val="FP"/>
        <w:rPr>
          <w:i/>
          <w:iCs/>
          <w:lang w:eastAsia="en-US"/>
        </w:rPr>
      </w:pPr>
      <w:r w:rsidRPr="004C2DDB">
        <w:rPr>
          <w:i/>
          <w:iCs/>
          <w:lang w:eastAsia="en-US"/>
        </w:rPr>
        <w:t>Yishan (Huawei) provides the comments on r05</w:t>
      </w:r>
    </w:p>
    <w:p w14:paraId="5E8960FD" w14:textId="77777777" w:rsidR="004C2DDB" w:rsidRPr="004C2DDB" w:rsidRDefault="004C2DDB" w:rsidP="004C2DDB">
      <w:pPr>
        <w:pStyle w:val="FP"/>
        <w:rPr>
          <w:i/>
          <w:iCs/>
          <w:lang w:eastAsia="en-US"/>
        </w:rPr>
      </w:pPr>
      <w:r w:rsidRPr="004C2DDB">
        <w:rPr>
          <w:i/>
          <w:iCs/>
          <w:lang w:eastAsia="en-US"/>
        </w:rPr>
        <w:t>Pallab (Nokia) provides comments on r05 and has concerns with many conclusions</w:t>
      </w:r>
    </w:p>
    <w:p w14:paraId="4DEF2FE7" w14:textId="77777777" w:rsidR="004C2DDB" w:rsidRPr="004C2DDB" w:rsidRDefault="004C2DDB" w:rsidP="004C2DDB">
      <w:pPr>
        <w:pStyle w:val="FP"/>
        <w:rPr>
          <w:i/>
          <w:iCs/>
          <w:lang w:eastAsia="en-US"/>
        </w:rPr>
      </w:pPr>
      <w:r w:rsidRPr="004C2DDB">
        <w:rPr>
          <w:i/>
          <w:iCs/>
          <w:lang w:eastAsia="en-US"/>
        </w:rPr>
        <w:t>Huan (vivo) provides comments on r05</w:t>
      </w:r>
    </w:p>
    <w:p w14:paraId="5C7A5E34" w14:textId="77777777" w:rsidR="004C2DDB" w:rsidRPr="004C2DDB" w:rsidRDefault="004C2DDB" w:rsidP="004C2DDB">
      <w:pPr>
        <w:pStyle w:val="FP"/>
        <w:rPr>
          <w:i/>
          <w:iCs/>
          <w:lang w:eastAsia="en-US"/>
        </w:rPr>
      </w:pPr>
      <w:r w:rsidRPr="004C2DDB">
        <w:rPr>
          <w:i/>
          <w:iCs/>
          <w:lang w:eastAsia="en-US"/>
        </w:rPr>
        <w:t>Saso (Intel) provides r06 removing the SIB option</w:t>
      </w:r>
    </w:p>
    <w:p w14:paraId="629A2A72" w14:textId="77777777" w:rsidR="004C2DDB" w:rsidRPr="004C2DDB" w:rsidRDefault="004C2DDB" w:rsidP="004C2DDB">
      <w:pPr>
        <w:pStyle w:val="FP"/>
        <w:rPr>
          <w:i/>
          <w:iCs/>
          <w:lang w:eastAsia="en-US"/>
        </w:rPr>
      </w:pPr>
      <w:r w:rsidRPr="004C2DDB">
        <w:rPr>
          <w:i/>
          <w:iCs/>
          <w:lang w:eastAsia="en-US"/>
        </w:rPr>
        <w:t>Gerald (MATRIXX Software) with comment.</w:t>
      </w:r>
    </w:p>
    <w:p w14:paraId="7B999875" w14:textId="77777777" w:rsidR="004C2DDB" w:rsidRPr="004C2DDB" w:rsidRDefault="004C2DDB" w:rsidP="004C2DDB">
      <w:pPr>
        <w:pStyle w:val="FP"/>
        <w:rPr>
          <w:i/>
          <w:iCs/>
          <w:lang w:eastAsia="en-US"/>
        </w:rPr>
      </w:pPr>
      <w:r w:rsidRPr="004C2DDB">
        <w:rPr>
          <w:i/>
          <w:iCs/>
          <w:lang w:eastAsia="en-US"/>
        </w:rPr>
        <w:t>Peter Hedman (Ericsson) provides comments and question on the business relationships possible</w:t>
      </w:r>
    </w:p>
    <w:p w14:paraId="5795C22F" w14:textId="77777777" w:rsidR="004C2DDB" w:rsidRPr="004C2DDB" w:rsidRDefault="004C2DDB" w:rsidP="004C2DDB">
      <w:pPr>
        <w:pStyle w:val="FP"/>
        <w:rPr>
          <w:i/>
          <w:iCs/>
          <w:lang w:eastAsia="en-US"/>
        </w:rPr>
      </w:pPr>
      <w:r w:rsidRPr="004C2DDB">
        <w:rPr>
          <w:i/>
          <w:iCs/>
          <w:lang w:eastAsia="en-US"/>
        </w:rPr>
        <w:t>Pallab (Nokia) provides r07 based on comments provided earlier</w:t>
      </w:r>
    </w:p>
    <w:p w14:paraId="1A9132C9" w14:textId="77777777" w:rsidR="004C2DDB" w:rsidRPr="004C2DDB" w:rsidRDefault="004C2DDB" w:rsidP="004C2DDB">
      <w:pPr>
        <w:pStyle w:val="FP"/>
        <w:rPr>
          <w:i/>
          <w:iCs/>
          <w:lang w:eastAsia="en-US"/>
        </w:rPr>
      </w:pPr>
      <w:r w:rsidRPr="004C2DDB">
        <w:rPr>
          <w:i/>
          <w:iCs/>
          <w:lang w:eastAsia="en-US"/>
        </w:rPr>
        <w:t>Antoine (Orange) asks Peter why he is discussing roaming interfaces; this is not in the scope of this Study.</w:t>
      </w:r>
    </w:p>
    <w:p w14:paraId="33DDC21E" w14:textId="77777777" w:rsidR="004C2DDB" w:rsidRPr="004C2DDB" w:rsidRDefault="004C2DDB" w:rsidP="004C2DDB">
      <w:pPr>
        <w:pStyle w:val="FP"/>
        <w:rPr>
          <w:i/>
          <w:iCs/>
          <w:lang w:eastAsia="en-US"/>
        </w:rPr>
      </w:pPr>
      <w:r w:rsidRPr="004C2DDB">
        <w:rPr>
          <w:i/>
          <w:iCs/>
          <w:lang w:eastAsia="en-US"/>
        </w:rPr>
        <w:t>Peter Hedman (Ericsson) provides reply to Antoine</w:t>
      </w:r>
    </w:p>
    <w:p w14:paraId="2F11DA0C" w14:textId="77777777" w:rsidR="004C2DDB" w:rsidRPr="004C2DDB" w:rsidRDefault="004C2DDB" w:rsidP="004C2DDB">
      <w:pPr>
        <w:pStyle w:val="FP"/>
        <w:rPr>
          <w:i/>
          <w:iCs/>
          <w:lang w:eastAsia="en-US"/>
        </w:rPr>
      </w:pPr>
      <w:r w:rsidRPr="004C2DDB">
        <w:rPr>
          <w:i/>
          <w:iCs/>
          <w:lang w:eastAsia="en-US"/>
        </w:rPr>
        <w:t>Josep (DT) agrees to Peter (Ericsson's proposal) to clearly separate SNPN and PLMN cases.</w:t>
      </w:r>
    </w:p>
    <w:p w14:paraId="60F61CC1" w14:textId="77777777" w:rsidR="004C2DDB" w:rsidRPr="004C2DDB" w:rsidRDefault="004C2DDB" w:rsidP="004C2DDB">
      <w:pPr>
        <w:pStyle w:val="FP"/>
        <w:rPr>
          <w:i/>
          <w:iCs/>
          <w:lang w:eastAsia="en-US"/>
        </w:rPr>
      </w:pPr>
      <w:r w:rsidRPr="004C2DDB">
        <w:rPr>
          <w:i/>
          <w:iCs/>
          <w:lang w:eastAsia="en-US"/>
        </w:rPr>
        <w:t>Huan (vivo) comments</w:t>
      </w:r>
    </w:p>
    <w:p w14:paraId="684F8399" w14:textId="77777777" w:rsidR="004C2DDB" w:rsidRPr="004C2DDB" w:rsidRDefault="004C2DDB" w:rsidP="004C2DDB">
      <w:pPr>
        <w:pStyle w:val="FP"/>
        <w:rPr>
          <w:i/>
          <w:iCs/>
          <w:lang w:eastAsia="en-US"/>
        </w:rPr>
      </w:pPr>
      <w:r w:rsidRPr="004C2DDB">
        <w:rPr>
          <w:i/>
          <w:iCs/>
          <w:lang w:eastAsia="en-US"/>
        </w:rPr>
        <w:t>Antoine (Orange) Replies to Huan.</w:t>
      </w:r>
    </w:p>
    <w:p w14:paraId="7D585D9E" w14:textId="77777777" w:rsidR="004C2DDB" w:rsidRPr="004C2DDB" w:rsidRDefault="004C2DDB" w:rsidP="004C2DDB">
      <w:pPr>
        <w:pStyle w:val="FP"/>
        <w:rPr>
          <w:i/>
          <w:iCs/>
          <w:lang w:eastAsia="en-US"/>
        </w:rPr>
      </w:pPr>
      <w:r w:rsidRPr="004C2DDB">
        <w:rPr>
          <w:i/>
          <w:iCs/>
          <w:lang w:eastAsia="en-US"/>
        </w:rPr>
        <w:t>Amanda Xiang ( Futurewei ) provides responses some questions on r05 and provides r08</w:t>
      </w:r>
    </w:p>
    <w:p w14:paraId="73BB9D47" w14:textId="77777777" w:rsidR="004C2DDB" w:rsidRPr="004C2DDB" w:rsidRDefault="004C2DDB" w:rsidP="004C2DDB">
      <w:pPr>
        <w:pStyle w:val="FP"/>
        <w:rPr>
          <w:i/>
          <w:iCs/>
          <w:lang w:eastAsia="en-US"/>
        </w:rPr>
      </w:pPr>
      <w:r w:rsidRPr="004C2DDB">
        <w:rPr>
          <w:i/>
          <w:iCs/>
          <w:lang w:eastAsia="en-US"/>
        </w:rPr>
        <w:t>Genadi (Lenovo) provides comments and r09.</w:t>
      </w:r>
    </w:p>
    <w:p w14:paraId="779D36B1" w14:textId="77777777" w:rsidR="004C2DDB" w:rsidRPr="004C2DDB" w:rsidRDefault="004C2DDB" w:rsidP="004C2DDB">
      <w:pPr>
        <w:pStyle w:val="FP"/>
        <w:rPr>
          <w:i/>
          <w:iCs/>
          <w:lang w:eastAsia="en-US"/>
        </w:rPr>
      </w:pPr>
      <w:r w:rsidRPr="004C2DDB">
        <w:rPr>
          <w:i/>
          <w:iCs/>
          <w:lang w:eastAsia="en-US"/>
        </w:rPr>
        <w:t>Antoine (Orange) replies to Amanda.</w:t>
      </w:r>
    </w:p>
    <w:p w14:paraId="18CD5BB8" w14:textId="77777777" w:rsidR="004C2DDB" w:rsidRPr="004C2DDB" w:rsidRDefault="004C2DDB" w:rsidP="004C2DDB">
      <w:pPr>
        <w:pStyle w:val="FP"/>
        <w:rPr>
          <w:i/>
          <w:iCs/>
          <w:lang w:eastAsia="en-US"/>
        </w:rPr>
      </w:pPr>
      <w:r w:rsidRPr="004C2DDB">
        <w:rPr>
          <w:i/>
          <w:iCs/>
          <w:lang w:eastAsia="en-US"/>
        </w:rPr>
        <w:t>Antoine (Orange) agrees with Genadi.</w:t>
      </w:r>
    </w:p>
    <w:p w14:paraId="7163F019" w14:textId="77777777" w:rsidR="004C2DDB" w:rsidRPr="004C2DDB" w:rsidRDefault="004C2DDB" w:rsidP="004C2DDB">
      <w:pPr>
        <w:pStyle w:val="FP"/>
        <w:rPr>
          <w:i/>
          <w:iCs/>
          <w:lang w:eastAsia="en-US"/>
        </w:rPr>
      </w:pPr>
      <w:r w:rsidRPr="004C2DDB">
        <w:rPr>
          <w:i/>
          <w:iCs/>
          <w:lang w:eastAsia="en-US"/>
        </w:rPr>
        <w:lastRenderedPageBreak/>
        <w:t>Guanzhou (InterDigital) can't accept 7c.</w:t>
      </w:r>
    </w:p>
    <w:p w14:paraId="24328436" w14:textId="77777777" w:rsidR="004C2DDB" w:rsidRPr="004C2DDB" w:rsidRDefault="004C2DDB" w:rsidP="004C2DDB">
      <w:pPr>
        <w:pStyle w:val="FP"/>
        <w:rPr>
          <w:i/>
          <w:iCs/>
          <w:lang w:eastAsia="en-US"/>
        </w:rPr>
      </w:pPr>
      <w:r w:rsidRPr="004C2DDB">
        <w:rPr>
          <w:i/>
          <w:iCs/>
          <w:lang w:eastAsia="en-US"/>
        </w:rPr>
        <w:t>Yishan (Huawei) has concerns about 7c and 7d and provides r10.</w:t>
      </w:r>
    </w:p>
    <w:p w14:paraId="3D39723C" w14:textId="77777777" w:rsidR="004C2DDB" w:rsidRPr="004C2DDB" w:rsidRDefault="004C2DDB" w:rsidP="004C2DDB">
      <w:pPr>
        <w:pStyle w:val="FP"/>
        <w:rPr>
          <w:i/>
          <w:iCs/>
          <w:lang w:eastAsia="en-US"/>
        </w:rPr>
      </w:pPr>
      <w:r w:rsidRPr="004C2DDB">
        <w:rPr>
          <w:i/>
          <w:iCs/>
          <w:lang w:eastAsia="en-US"/>
        </w:rPr>
        <w:t>Chia-Lin (MediaTek) provides r11 based on r10</w:t>
      </w:r>
    </w:p>
    <w:p w14:paraId="35FB81A7" w14:textId="77777777" w:rsidR="004C2DDB" w:rsidRPr="004C2DDB" w:rsidRDefault="004C2DDB" w:rsidP="004C2DDB">
      <w:pPr>
        <w:pStyle w:val="FP"/>
        <w:rPr>
          <w:i/>
          <w:iCs/>
          <w:lang w:eastAsia="en-US"/>
        </w:rPr>
      </w:pPr>
      <w:r w:rsidRPr="004C2DDB">
        <w:rPr>
          <w:i/>
          <w:iCs/>
          <w:lang w:eastAsia="en-US"/>
        </w:rPr>
        <w:t>Peter Hedman (Ericsson) provides r12</w:t>
      </w:r>
    </w:p>
    <w:p w14:paraId="63236093" w14:textId="77777777" w:rsidR="004C2DDB" w:rsidRPr="004C2DDB" w:rsidRDefault="004C2DDB" w:rsidP="004C2DDB">
      <w:pPr>
        <w:pStyle w:val="FP"/>
        <w:rPr>
          <w:i/>
          <w:iCs/>
          <w:lang w:eastAsia="en-US"/>
        </w:rPr>
      </w:pPr>
      <w:r w:rsidRPr="004C2DDB">
        <w:rPr>
          <w:i/>
          <w:iCs/>
          <w:lang w:eastAsia="en-US"/>
        </w:rPr>
        <w:t>Peter Hedman (Ericsson) provides some replies</w:t>
      </w:r>
    </w:p>
    <w:p w14:paraId="3B521C3A" w14:textId="77777777" w:rsidR="004C2DDB" w:rsidRPr="004C2DDB" w:rsidRDefault="004C2DDB" w:rsidP="004C2DDB">
      <w:pPr>
        <w:pStyle w:val="FP"/>
        <w:rPr>
          <w:i/>
          <w:iCs/>
          <w:lang w:eastAsia="en-US"/>
        </w:rPr>
      </w:pPr>
      <w:r w:rsidRPr="004C2DDB">
        <w:rPr>
          <w:i/>
          <w:iCs/>
          <w:lang w:eastAsia="en-US"/>
        </w:rPr>
        <w:t>Antoine (Orange) provides r13.</w:t>
      </w:r>
    </w:p>
    <w:p w14:paraId="3A359F3B" w14:textId="77777777" w:rsidR="004C2DDB" w:rsidRPr="004C2DDB" w:rsidRDefault="004C2DDB" w:rsidP="004C2DDB">
      <w:pPr>
        <w:pStyle w:val="FP"/>
        <w:rPr>
          <w:i/>
          <w:iCs/>
          <w:lang w:eastAsia="en-US"/>
        </w:rPr>
      </w:pPr>
      <w:r w:rsidRPr="004C2DDB">
        <w:rPr>
          <w:i/>
          <w:iCs/>
          <w:lang w:eastAsia="en-US"/>
        </w:rPr>
        <w:t>Chia-Lin (MediaTek) provides r14 based on r13</w:t>
      </w:r>
    </w:p>
    <w:p w14:paraId="552269E6" w14:textId="77777777" w:rsidR="004C2DDB" w:rsidRPr="004C2DDB" w:rsidRDefault="004C2DDB" w:rsidP="004C2DDB">
      <w:pPr>
        <w:pStyle w:val="FP"/>
        <w:rPr>
          <w:i/>
          <w:iCs/>
          <w:lang w:eastAsia="en-US"/>
        </w:rPr>
      </w:pPr>
      <w:r w:rsidRPr="004C2DDB">
        <w:rPr>
          <w:i/>
          <w:iCs/>
          <w:lang w:eastAsia="en-US"/>
        </w:rPr>
        <w:t>Huan(vivo) provides r15</w:t>
      </w:r>
    </w:p>
    <w:p w14:paraId="1823AF22" w14:textId="77777777" w:rsidR="004C2DDB" w:rsidRPr="004C2DDB" w:rsidRDefault="004C2DDB" w:rsidP="004C2DDB">
      <w:pPr>
        <w:pStyle w:val="FP"/>
        <w:rPr>
          <w:i/>
          <w:iCs/>
          <w:lang w:eastAsia="en-US"/>
        </w:rPr>
      </w:pPr>
      <w:r w:rsidRPr="004C2DDB">
        <w:rPr>
          <w:i/>
          <w:iCs/>
          <w:lang w:eastAsia="en-US"/>
        </w:rPr>
        <w:t>Josep (DT) comments on r15, cannot accept point 4 in 8.4.3.</w:t>
      </w:r>
    </w:p>
    <w:p w14:paraId="73BA48A4" w14:textId="77777777" w:rsidR="004C2DDB" w:rsidRPr="004C2DDB" w:rsidRDefault="004C2DDB" w:rsidP="004C2DDB">
      <w:pPr>
        <w:pStyle w:val="FP"/>
        <w:rPr>
          <w:i/>
          <w:iCs/>
          <w:lang w:eastAsia="en-US"/>
        </w:rPr>
      </w:pPr>
      <w:r w:rsidRPr="004C2DDB">
        <w:rPr>
          <w:i/>
          <w:iCs/>
          <w:lang w:eastAsia="en-US"/>
        </w:rPr>
        <w:t>Yishan (Huawei) provides r16 to capture comments from Josep (DT)</w:t>
      </w:r>
    </w:p>
    <w:p w14:paraId="243F452C" w14:textId="77777777" w:rsidR="004C2DDB" w:rsidRPr="004C2DDB" w:rsidRDefault="004C2DDB" w:rsidP="004C2DDB">
      <w:pPr>
        <w:pStyle w:val="FP"/>
        <w:rPr>
          <w:i/>
          <w:iCs/>
          <w:lang w:eastAsia="en-US"/>
        </w:rPr>
      </w:pPr>
      <w:r w:rsidRPr="004C2DDB">
        <w:rPr>
          <w:i/>
          <w:iCs/>
          <w:lang w:eastAsia="en-US"/>
        </w:rPr>
        <w:t>Genadi (Lenovo) comments to Chia-Lin (MediaTek) and provides r17.</w:t>
      </w:r>
    </w:p>
    <w:p w14:paraId="7733F1C4" w14:textId="77777777" w:rsidR="004C2DDB" w:rsidRPr="004C2DDB" w:rsidRDefault="004C2DDB" w:rsidP="004C2DDB">
      <w:pPr>
        <w:pStyle w:val="FP"/>
        <w:rPr>
          <w:i/>
          <w:iCs/>
          <w:lang w:eastAsia="en-US"/>
        </w:rPr>
      </w:pPr>
      <w:r w:rsidRPr="004C2DDB">
        <w:rPr>
          <w:i/>
          <w:iCs/>
          <w:lang w:eastAsia="en-US"/>
        </w:rPr>
        <w:t>Miguel (Qualcomm) provides r18</w:t>
      </w:r>
    </w:p>
    <w:p w14:paraId="7F7E6A6A" w14:textId="77777777" w:rsidR="004C2DDB" w:rsidRPr="004C2DDB" w:rsidRDefault="004C2DDB" w:rsidP="004C2DDB">
      <w:pPr>
        <w:pStyle w:val="FP"/>
        <w:rPr>
          <w:i/>
          <w:iCs/>
          <w:lang w:eastAsia="en-US"/>
        </w:rPr>
      </w:pPr>
      <w:r w:rsidRPr="004C2DDB">
        <w:rPr>
          <w:i/>
          <w:iCs/>
          <w:lang w:eastAsia="en-US"/>
        </w:rPr>
        <w:t>Pallab (Nokia) provides r19</w:t>
      </w:r>
    </w:p>
    <w:p w14:paraId="3F9666BF" w14:textId="77777777" w:rsidR="004C2DDB" w:rsidRPr="004C2DDB" w:rsidRDefault="004C2DDB" w:rsidP="004C2DDB">
      <w:pPr>
        <w:pStyle w:val="FP"/>
        <w:rPr>
          <w:i/>
          <w:iCs/>
          <w:lang w:eastAsia="en-US"/>
        </w:rPr>
      </w:pPr>
      <w:r w:rsidRPr="004C2DDB">
        <w:rPr>
          <w:i/>
          <w:iCs/>
          <w:lang w:eastAsia="en-US"/>
        </w:rPr>
        <w:t>Peter Hedman (Ericsson) provides reply to Josep</w:t>
      </w:r>
    </w:p>
    <w:p w14:paraId="2F4A4738" w14:textId="77777777" w:rsidR="004C2DDB" w:rsidRPr="004C2DDB" w:rsidRDefault="004C2DDB" w:rsidP="004C2DDB">
      <w:pPr>
        <w:pStyle w:val="FP"/>
        <w:rPr>
          <w:i/>
          <w:iCs/>
          <w:lang w:eastAsia="en-US"/>
        </w:rPr>
      </w:pPr>
      <w:r w:rsidRPr="004C2DDB">
        <w:rPr>
          <w:i/>
          <w:iCs/>
          <w:lang w:eastAsia="en-US"/>
        </w:rPr>
        <w:t>Josep (DT) replies to Peter (Ericsson).</w:t>
      </w:r>
    </w:p>
    <w:p w14:paraId="0A9977CB" w14:textId="77777777" w:rsidR="004C2DDB" w:rsidRPr="004C2DDB" w:rsidRDefault="004C2DDB" w:rsidP="004C2DDB">
      <w:pPr>
        <w:pStyle w:val="FP"/>
        <w:rPr>
          <w:i/>
          <w:iCs/>
          <w:lang w:eastAsia="en-US"/>
        </w:rPr>
      </w:pPr>
      <w:r w:rsidRPr="004C2DDB">
        <w:rPr>
          <w:i/>
          <w:iCs/>
          <w:lang w:eastAsia="en-US"/>
        </w:rPr>
        <w:t>Guanzhou (InterDigital) asks Peter (Ericsson) a question</w:t>
      </w:r>
    </w:p>
    <w:p w14:paraId="47124122" w14:textId="77777777" w:rsidR="004C2DDB" w:rsidRPr="004C2DDB" w:rsidRDefault="004C2DDB" w:rsidP="004C2DDB">
      <w:pPr>
        <w:pStyle w:val="FP"/>
        <w:rPr>
          <w:i/>
          <w:iCs/>
          <w:lang w:eastAsia="en-US"/>
        </w:rPr>
      </w:pPr>
      <w:r w:rsidRPr="004C2DDB">
        <w:rPr>
          <w:i/>
          <w:iCs/>
          <w:lang w:eastAsia="en-US"/>
        </w:rPr>
        <w:t>Amanda Xiang ( Futurewei ) provides r20</w:t>
      </w:r>
    </w:p>
    <w:p w14:paraId="5E561950" w14:textId="77777777" w:rsidR="004C2DDB" w:rsidRPr="004C2DDB" w:rsidRDefault="004C2DDB" w:rsidP="004C2DDB">
      <w:pPr>
        <w:pStyle w:val="FP"/>
        <w:rPr>
          <w:i/>
          <w:iCs/>
          <w:lang w:eastAsia="en-US"/>
        </w:rPr>
      </w:pPr>
      <w:r w:rsidRPr="004C2DDB">
        <w:rPr>
          <w:i/>
          <w:iCs/>
          <w:lang w:eastAsia="en-US"/>
        </w:rPr>
        <w:t>Peter Hedman (Ericsson) provides r21</w:t>
      </w:r>
    </w:p>
    <w:p w14:paraId="6BB47257" w14:textId="77777777" w:rsidR="004C2DDB" w:rsidRPr="004C2DDB" w:rsidRDefault="004C2DDB" w:rsidP="004C2DDB">
      <w:pPr>
        <w:pStyle w:val="FP"/>
        <w:rPr>
          <w:i/>
          <w:iCs/>
          <w:lang w:eastAsia="en-US"/>
        </w:rPr>
      </w:pPr>
      <w:r w:rsidRPr="004C2DDB">
        <w:rPr>
          <w:i/>
          <w:iCs/>
          <w:lang w:eastAsia="en-US"/>
        </w:rPr>
        <w:t>Josep (DT) comments.</w:t>
      </w:r>
    </w:p>
    <w:p w14:paraId="044B7197" w14:textId="77777777" w:rsidR="004C2DDB" w:rsidRPr="004C2DDB" w:rsidRDefault="004C2DDB" w:rsidP="004C2DDB">
      <w:pPr>
        <w:pStyle w:val="FP"/>
        <w:rPr>
          <w:i/>
          <w:iCs/>
          <w:lang w:eastAsia="en-US"/>
        </w:rPr>
      </w:pPr>
      <w:r w:rsidRPr="004C2DDB">
        <w:rPr>
          <w:i/>
          <w:iCs/>
          <w:lang w:eastAsia="en-US"/>
        </w:rPr>
        <w:t>Naman (Samsung) provides r22 on top of r21</w:t>
      </w:r>
    </w:p>
    <w:p w14:paraId="174BFD54" w14:textId="77777777" w:rsidR="004C2DDB" w:rsidRPr="004C2DDB" w:rsidRDefault="004C2DDB" w:rsidP="004C2DDB">
      <w:pPr>
        <w:pStyle w:val="FP"/>
        <w:rPr>
          <w:i/>
          <w:iCs/>
          <w:lang w:eastAsia="en-US"/>
        </w:rPr>
      </w:pPr>
      <w:r w:rsidRPr="004C2DDB">
        <w:rPr>
          <w:i/>
          <w:iCs/>
          <w:lang w:eastAsia="en-US"/>
        </w:rPr>
        <w:t>Yishan (Huawei) provides r23</w:t>
      </w:r>
    </w:p>
    <w:p w14:paraId="5CA80090" w14:textId="77777777" w:rsidR="004C2DDB" w:rsidRPr="004C2DDB" w:rsidRDefault="004C2DDB" w:rsidP="004C2DDB">
      <w:pPr>
        <w:pStyle w:val="FP"/>
        <w:rPr>
          <w:i/>
          <w:iCs/>
          <w:lang w:eastAsia="en-US"/>
        </w:rPr>
      </w:pPr>
      <w:r w:rsidRPr="004C2DDB">
        <w:rPr>
          <w:i/>
          <w:iCs/>
          <w:lang w:eastAsia="en-US"/>
        </w:rPr>
        <w:t>Chia-Lin (MediaTek) provides r24 based on r23</w:t>
      </w:r>
    </w:p>
    <w:p w14:paraId="5DE43C67" w14:textId="77777777" w:rsidR="004C2DDB" w:rsidRPr="004C2DDB" w:rsidRDefault="004C2DDB" w:rsidP="004C2DDB">
      <w:pPr>
        <w:pStyle w:val="FP"/>
        <w:rPr>
          <w:i/>
          <w:iCs/>
          <w:lang w:eastAsia="en-US"/>
        </w:rPr>
      </w:pPr>
      <w:r w:rsidRPr="004C2DDB">
        <w:rPr>
          <w:i/>
          <w:iCs/>
          <w:lang w:eastAsia="en-US"/>
        </w:rPr>
        <w:t>==== Revisions Deadline ====</w:t>
      </w:r>
    </w:p>
    <w:p w14:paraId="26E2B1EC" w14:textId="77777777" w:rsidR="004C2DDB" w:rsidRPr="004C2DDB" w:rsidRDefault="004C2DDB" w:rsidP="004C2DDB">
      <w:pPr>
        <w:pStyle w:val="FP"/>
        <w:rPr>
          <w:i/>
          <w:iCs/>
          <w:lang w:eastAsia="en-US"/>
        </w:rPr>
      </w:pPr>
      <w:r w:rsidRPr="004C2DDB">
        <w:rPr>
          <w:i/>
          <w:iCs/>
          <w:lang w:eastAsia="en-US"/>
        </w:rPr>
        <w:t>Josep (DT) asks Rapporteur what the proposed way forward regarding revisions is.</w:t>
      </w:r>
    </w:p>
    <w:p w14:paraId="47F02460" w14:textId="77777777" w:rsidR="004C2DDB" w:rsidRPr="004C2DDB" w:rsidRDefault="004C2DDB" w:rsidP="004C2DDB">
      <w:pPr>
        <w:pStyle w:val="FP"/>
        <w:rPr>
          <w:i/>
          <w:iCs/>
          <w:lang w:eastAsia="en-US"/>
        </w:rPr>
      </w:pPr>
      <w:r w:rsidRPr="004C2DDB">
        <w:rPr>
          <w:i/>
          <w:iCs/>
          <w:lang w:eastAsia="en-US"/>
        </w:rPr>
        <w:t>Amanda Xiang ( Futurewei ) prefer to approve r23 as we don't agree with the deletion of some text in r24.</w:t>
      </w:r>
    </w:p>
    <w:p w14:paraId="21A7E78F" w14:textId="77777777" w:rsidR="004C2DDB" w:rsidRPr="004C2DDB" w:rsidRDefault="004C2DDB" w:rsidP="004C2DDB">
      <w:pPr>
        <w:pStyle w:val="FP"/>
        <w:rPr>
          <w:i/>
          <w:iCs/>
          <w:lang w:eastAsia="en-US"/>
        </w:rPr>
      </w:pPr>
      <w:r w:rsidRPr="004C2DDB">
        <w:rPr>
          <w:i/>
          <w:iCs/>
          <w:lang w:eastAsia="en-US"/>
        </w:rPr>
        <w:t>Guanzhou (InterDigital) provides comments on revisions</w:t>
      </w:r>
    </w:p>
    <w:p w14:paraId="45B6C184" w14:textId="77777777" w:rsidR="004C2DDB" w:rsidRPr="004C2DDB" w:rsidRDefault="004C2DDB" w:rsidP="004C2DDB">
      <w:pPr>
        <w:pStyle w:val="FP"/>
        <w:rPr>
          <w:i/>
          <w:iCs/>
          <w:lang w:eastAsia="en-US"/>
        </w:rPr>
      </w:pPr>
      <w:r w:rsidRPr="004C2DDB">
        <w:rPr>
          <w:i/>
          <w:iCs/>
          <w:lang w:eastAsia="en-US"/>
        </w:rPr>
        <w:t>Josep (DT) is OK to go forward with &gt;=r20, provides some overview of changes in the last five revisions.</w:t>
      </w:r>
    </w:p>
    <w:p w14:paraId="58D4E1FE" w14:textId="77777777" w:rsidR="004C2DDB" w:rsidRPr="004C2DDB" w:rsidRDefault="004C2DDB" w:rsidP="004C2DDB">
      <w:pPr>
        <w:pStyle w:val="FP"/>
        <w:rPr>
          <w:i/>
          <w:iCs/>
          <w:lang w:eastAsia="en-US"/>
        </w:rPr>
      </w:pPr>
      <w:r w:rsidRPr="004C2DDB">
        <w:rPr>
          <w:i/>
          <w:iCs/>
          <w:lang w:eastAsia="en-US"/>
        </w:rPr>
        <w:t>Peter Hedman (Ericsson) provides comments, and suggests to approve r24 and only do changes on top if really necessary</w:t>
      </w:r>
    </w:p>
    <w:p w14:paraId="5628B734" w14:textId="77777777" w:rsidR="004C2DDB" w:rsidRPr="004C2DDB" w:rsidRDefault="004C2DDB" w:rsidP="004C2DDB">
      <w:pPr>
        <w:pStyle w:val="FP"/>
        <w:rPr>
          <w:i/>
          <w:iCs/>
          <w:lang w:eastAsia="en-US"/>
        </w:rPr>
      </w:pPr>
      <w:r w:rsidRPr="004C2DDB">
        <w:rPr>
          <w:i/>
          <w:iCs/>
          <w:lang w:eastAsia="en-US"/>
        </w:rPr>
        <w:t>Chia-Lin (MediaTek) also suggests to go with r24</w:t>
      </w:r>
    </w:p>
    <w:p w14:paraId="407A95F3" w14:textId="77777777" w:rsidR="004C2DDB" w:rsidRPr="004C2DDB" w:rsidRDefault="004C2DDB" w:rsidP="004C2DDB">
      <w:pPr>
        <w:pStyle w:val="FP"/>
        <w:rPr>
          <w:i/>
          <w:iCs/>
          <w:lang w:eastAsia="en-US"/>
        </w:rPr>
      </w:pPr>
      <w:r w:rsidRPr="004C2DDB">
        <w:rPr>
          <w:i/>
          <w:iCs/>
          <w:lang w:eastAsia="en-US"/>
        </w:rPr>
        <w:t>Yishan (Huawei) also suggests to go with r24 or r23</w:t>
      </w:r>
    </w:p>
    <w:p w14:paraId="1806F94C" w14:textId="77777777" w:rsidR="004C2DDB" w:rsidRPr="004C2DDB" w:rsidRDefault="004C2DDB" w:rsidP="004C2DDB">
      <w:pPr>
        <w:pStyle w:val="FP"/>
        <w:rPr>
          <w:i/>
          <w:iCs/>
          <w:lang w:eastAsia="en-US"/>
        </w:rPr>
      </w:pPr>
      <w:r w:rsidRPr="004C2DDB">
        <w:rPr>
          <w:i/>
          <w:iCs/>
          <w:lang w:eastAsia="en-US"/>
        </w:rPr>
        <w:t>Huan (vivo) is OK to r24</w:t>
      </w:r>
    </w:p>
    <w:p w14:paraId="2DD2C5CF" w14:textId="77777777" w:rsidR="004C2DDB" w:rsidRPr="004C2DDB" w:rsidRDefault="004C2DDB" w:rsidP="004C2DDB">
      <w:pPr>
        <w:pStyle w:val="FP"/>
        <w:rPr>
          <w:i/>
          <w:iCs/>
          <w:lang w:eastAsia="en-US"/>
        </w:rPr>
      </w:pPr>
      <w:r w:rsidRPr="004C2DDB">
        <w:rPr>
          <w:i/>
          <w:iCs/>
          <w:lang w:eastAsia="en-US"/>
        </w:rPr>
        <w:t>Pallab (Nokia) is OK to agree r24 with below changes. Can also accept r19, objects to all other revisions.</w:t>
      </w:r>
    </w:p>
    <w:p w14:paraId="09CA5210" w14:textId="77777777" w:rsidR="004C2DDB" w:rsidRPr="004C2DDB" w:rsidRDefault="004C2DDB" w:rsidP="004C2DDB">
      <w:pPr>
        <w:pStyle w:val="FP"/>
        <w:rPr>
          <w:i/>
          <w:iCs/>
          <w:lang w:eastAsia="en-US"/>
        </w:rPr>
      </w:pPr>
      <w:r w:rsidRPr="004C2DDB">
        <w:rPr>
          <w:i/>
          <w:iCs/>
          <w:lang w:eastAsia="en-US"/>
        </w:rPr>
        <w:t>1. Change 'via new UE policy' to 'e.g. via new UE policy' in clause 8.4.3</w:t>
      </w:r>
    </w:p>
    <w:p w14:paraId="2411A2C1" w14:textId="77777777" w:rsidR="004C2DDB" w:rsidRPr="004C2DDB" w:rsidRDefault="004C2DDB" w:rsidP="004C2DDB">
      <w:pPr>
        <w:pStyle w:val="FP"/>
        <w:rPr>
          <w:i/>
          <w:iCs/>
          <w:lang w:eastAsia="en-US"/>
        </w:rPr>
      </w:pPr>
      <w:r w:rsidRPr="004C2DDB">
        <w:rPr>
          <w:i/>
          <w:iCs/>
          <w:lang w:eastAsia="en-US"/>
        </w:rPr>
        <w:t>2. add this in clause 8.4.3 --&gt; '7c. The serving network may broadcast in a SIB an indication that localised service(s) are available in the geographic locality of the cell that is broadcasting.'</w:t>
      </w:r>
    </w:p>
    <w:p w14:paraId="5C11DEBB" w14:textId="77777777" w:rsidR="004C2DDB" w:rsidRPr="004C2DDB" w:rsidRDefault="004C2DDB" w:rsidP="004C2DDB">
      <w:pPr>
        <w:pStyle w:val="FP"/>
        <w:rPr>
          <w:i/>
          <w:iCs/>
          <w:lang w:eastAsia="en-US"/>
        </w:rPr>
      </w:pPr>
      <w:r w:rsidRPr="004C2DDB">
        <w:rPr>
          <w:i/>
          <w:iCs/>
          <w:lang w:eastAsia="en-US"/>
        </w:rPr>
        <w:t>Pallab (Nokia) is OK to agree r24 with below changes. Can also accept r19, objects to all other revisions.</w:t>
      </w:r>
    </w:p>
    <w:p w14:paraId="28E98912" w14:textId="77777777" w:rsidR="004C2DDB" w:rsidRPr="004C2DDB" w:rsidRDefault="004C2DDB" w:rsidP="004C2DDB">
      <w:pPr>
        <w:pStyle w:val="FP"/>
        <w:rPr>
          <w:i/>
          <w:iCs/>
          <w:lang w:eastAsia="en-US"/>
        </w:rPr>
      </w:pPr>
      <w:r w:rsidRPr="004C2DDB">
        <w:rPr>
          <w:i/>
          <w:iCs/>
          <w:lang w:eastAsia="en-US"/>
        </w:rPr>
        <w:t>1. Change 'via new UE policy' to 'e.g. via new UE policy' in clause 8.4.3</w:t>
      </w:r>
    </w:p>
    <w:p w14:paraId="79F4A27E" w14:textId="77777777" w:rsidR="004C2DDB" w:rsidRPr="004C2DDB" w:rsidRDefault="004C2DDB" w:rsidP="004C2DDB">
      <w:pPr>
        <w:pStyle w:val="FP"/>
        <w:rPr>
          <w:i/>
          <w:iCs/>
          <w:lang w:eastAsia="en-US"/>
        </w:rPr>
      </w:pPr>
      <w:r w:rsidRPr="004C2DDB">
        <w:rPr>
          <w:i/>
          <w:iCs/>
          <w:lang w:eastAsia="en-US"/>
        </w:rPr>
        <w:t>2. add this in clause 8.4.3 --&gt; '7c. The serving network may broadcast in a SIB an indication that localised service(s) are available in the geographic locality of the cell that is broadcasting.'</w:t>
      </w:r>
    </w:p>
    <w:p w14:paraId="1253ABBD" w14:textId="77777777" w:rsidR="004C2DDB" w:rsidRPr="004C2DDB" w:rsidRDefault="004C2DDB" w:rsidP="004C2DDB">
      <w:pPr>
        <w:pStyle w:val="FP"/>
        <w:rPr>
          <w:i/>
          <w:iCs/>
          <w:lang w:eastAsia="en-US"/>
        </w:rPr>
      </w:pPr>
      <w:r w:rsidRPr="004C2DDB">
        <w:rPr>
          <w:i/>
          <w:iCs/>
          <w:lang w:eastAsia="en-US"/>
        </w:rPr>
        <w:t>Pallab (Nokia) is OK to agree r24 with below changes. Can also accept r19, objects to all other revisions.</w:t>
      </w:r>
    </w:p>
    <w:p w14:paraId="4D82C4C0" w14:textId="77777777" w:rsidR="004C2DDB" w:rsidRPr="004C2DDB" w:rsidRDefault="004C2DDB" w:rsidP="004C2DDB">
      <w:pPr>
        <w:pStyle w:val="FP"/>
        <w:rPr>
          <w:i/>
          <w:iCs/>
          <w:lang w:eastAsia="en-US"/>
        </w:rPr>
      </w:pPr>
      <w:r w:rsidRPr="004C2DDB">
        <w:rPr>
          <w:i/>
          <w:iCs/>
          <w:lang w:eastAsia="en-US"/>
        </w:rPr>
        <w:t>1. Change 'via new UE policy' to 'e.g. via new UE policy' in clause 8.4.3</w:t>
      </w:r>
    </w:p>
    <w:p w14:paraId="62DDD5AD" w14:textId="77777777" w:rsidR="004C2DDB" w:rsidRPr="004C2DDB" w:rsidRDefault="004C2DDB" w:rsidP="004C2DDB">
      <w:pPr>
        <w:pStyle w:val="FP"/>
        <w:rPr>
          <w:i/>
          <w:iCs/>
          <w:lang w:eastAsia="en-US"/>
        </w:rPr>
      </w:pPr>
      <w:r w:rsidRPr="004C2DDB">
        <w:rPr>
          <w:i/>
          <w:iCs/>
          <w:lang w:eastAsia="en-US"/>
        </w:rPr>
        <w:t>2. add this in clause 8.4.3 --&gt; '7c. The serving network may broadcast in a SIB an indication that localised service(s) are available in the geographic locality of the cell that is broadcasting.'</w:t>
      </w:r>
    </w:p>
    <w:p w14:paraId="0E8694A7" w14:textId="77777777" w:rsidR="004C2DDB" w:rsidRPr="004C2DDB" w:rsidRDefault="004C2DDB" w:rsidP="004C2DDB">
      <w:pPr>
        <w:pStyle w:val="FP"/>
        <w:rPr>
          <w:i/>
          <w:iCs/>
          <w:lang w:eastAsia="en-US"/>
        </w:rPr>
      </w:pPr>
      <w:r w:rsidRPr="004C2DDB">
        <w:rPr>
          <w:i/>
          <w:iCs/>
          <w:lang w:eastAsia="en-US"/>
        </w:rPr>
        <w:t>Genadi (Lenovo) can only accept r22. Alternatively, we are OK to r24 + reverting 7d with the accompanying EN.</w:t>
      </w:r>
    </w:p>
    <w:p w14:paraId="3F263090" w14:textId="77777777" w:rsidR="004C2DDB" w:rsidRPr="004C2DDB" w:rsidRDefault="004C2DDB" w:rsidP="004C2DDB">
      <w:pPr>
        <w:pStyle w:val="FP"/>
        <w:rPr>
          <w:i/>
          <w:iCs/>
          <w:lang w:eastAsia="en-US"/>
        </w:rPr>
      </w:pPr>
      <w:r w:rsidRPr="004C2DDB">
        <w:rPr>
          <w:i/>
          <w:iCs/>
          <w:lang w:eastAsia="en-US"/>
        </w:rPr>
        <w:t>Peter Hedman (Ericsson) suggests r24, or r24 +</w:t>
      </w:r>
    </w:p>
    <w:p w14:paraId="7515AF87" w14:textId="77777777" w:rsidR="004C2DDB" w:rsidRPr="004C2DDB" w:rsidRDefault="004C2DDB" w:rsidP="004C2DDB">
      <w:pPr>
        <w:pStyle w:val="FP"/>
        <w:rPr>
          <w:i/>
          <w:iCs/>
          <w:lang w:eastAsia="en-US"/>
        </w:rPr>
      </w:pPr>
      <w:r w:rsidRPr="004C2DDB">
        <w:rPr>
          <w:i/>
          <w:iCs/>
          <w:lang w:eastAsia="en-US"/>
        </w:rPr>
        <w:t>'EN: It is FFS whether, e.g. home network, may broadcast in a SIB an indication that localised service(s) are available in the geographic locality of the cell that is broadcasting ' +</w:t>
      </w:r>
    </w:p>
    <w:p w14:paraId="376373B5" w14:textId="77777777" w:rsidR="004C2DDB" w:rsidRPr="004C2DDB" w:rsidRDefault="004C2DDB" w:rsidP="004C2DDB">
      <w:pPr>
        <w:pStyle w:val="FP"/>
        <w:rPr>
          <w:i/>
          <w:iCs/>
          <w:lang w:eastAsia="en-US"/>
        </w:rPr>
      </w:pPr>
      <w:r w:rsidRPr="004C2DDB">
        <w:rPr>
          <w:i/>
          <w:iCs/>
          <w:lang w:eastAsia="en-US"/>
        </w:rPr>
        <w:t>'EN: (Complementary to Alt.1 in clause 8.4.2 also) It is FFS whether , in case of SNPN as hosting network, the hosting network may broadcast the supported localized service information (e.g. service identifiers and/or human readable service information, such as name, cost, service description)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1AAFFA85" w14:textId="77777777" w:rsidR="004C2DDB" w:rsidRPr="004C2DDB" w:rsidRDefault="004C2DDB" w:rsidP="004C2DDB">
      <w:pPr>
        <w:pStyle w:val="FP"/>
        <w:rPr>
          <w:i/>
          <w:iCs/>
          <w:lang w:eastAsia="en-US"/>
        </w:rPr>
      </w:pPr>
      <w:r w:rsidRPr="004C2DDB">
        <w:rPr>
          <w:i/>
          <w:iCs/>
          <w:lang w:eastAsia="en-US"/>
        </w:rPr>
        <w:t>==== Final Deadline ====</w:t>
      </w:r>
    </w:p>
    <w:p w14:paraId="33360998" w14:textId="77777777" w:rsidR="004C2DDB" w:rsidRPr="004C2DDB" w:rsidRDefault="004C2DDB" w:rsidP="004C2DDB">
      <w:pPr>
        <w:pStyle w:val="FP"/>
        <w:rPr>
          <w:i/>
          <w:iCs/>
          <w:lang w:eastAsia="en-US"/>
        </w:rPr>
      </w:pPr>
      <w:r w:rsidRPr="004C2DDB">
        <w:rPr>
          <w:i/>
          <w:iCs/>
          <w:lang w:eastAsia="en-US"/>
        </w:rPr>
        <w:t>Pallab (Nokia) is OK to agree r24 with below changes. Can also accept r19, objects to all other revisions.</w:t>
      </w:r>
    </w:p>
    <w:p w14:paraId="3DDEB173" w14:textId="77777777" w:rsidR="004C2DDB" w:rsidRPr="004C2DDB" w:rsidRDefault="004C2DDB" w:rsidP="004C2DDB">
      <w:pPr>
        <w:pStyle w:val="FP"/>
        <w:rPr>
          <w:i/>
          <w:iCs/>
          <w:lang w:eastAsia="en-US"/>
        </w:rPr>
      </w:pPr>
      <w:r w:rsidRPr="004C2DDB">
        <w:rPr>
          <w:i/>
          <w:iCs/>
          <w:lang w:eastAsia="en-US"/>
        </w:rPr>
        <w:t>1. Change 'via new UE policy' to 'e.g. via new UE policy' in clause 8.4.3</w:t>
      </w:r>
    </w:p>
    <w:p w14:paraId="7887EFA0" w14:textId="77777777" w:rsidR="004C2DDB" w:rsidRPr="004C2DDB" w:rsidRDefault="004C2DDB" w:rsidP="004C2DDB">
      <w:pPr>
        <w:pStyle w:val="FP"/>
        <w:rPr>
          <w:i/>
          <w:iCs/>
          <w:lang w:eastAsia="en-US"/>
        </w:rPr>
      </w:pPr>
      <w:r w:rsidRPr="004C2DDB">
        <w:rPr>
          <w:i/>
          <w:iCs/>
          <w:lang w:eastAsia="en-US"/>
        </w:rPr>
        <w:t>2. add this in clause 8.4.3 --&gt; '7c. The serving network may broadcast in a SIB an indication that localised service(s) are available in the geographic locality of the cell that is broadcasting.'</w:t>
      </w:r>
    </w:p>
    <w:p w14:paraId="345F8D5E" w14:textId="77777777" w:rsidR="004C2DDB" w:rsidRPr="004C2DDB" w:rsidRDefault="004C2DDB" w:rsidP="004C2DDB">
      <w:pPr>
        <w:pStyle w:val="FP"/>
        <w:rPr>
          <w:i/>
          <w:iCs/>
          <w:lang w:eastAsia="en-US"/>
        </w:rPr>
      </w:pPr>
      <w:r w:rsidRPr="004C2DDB">
        <w:rPr>
          <w:i/>
          <w:iCs/>
          <w:lang w:eastAsia="en-US"/>
        </w:rPr>
        <w:t>Pallab (Nokia) is not OK with updates and requests to have conclusion text as proposed earlier.</w:t>
      </w:r>
    </w:p>
    <w:p w14:paraId="69FF92B2" w14:textId="77777777" w:rsidR="004C2DDB" w:rsidRDefault="004C2DDB" w:rsidP="004C2DDB">
      <w:pPr>
        <w:pStyle w:val="FP"/>
        <w:rPr>
          <w:i/>
          <w:iCs/>
          <w:lang w:eastAsia="en-US"/>
        </w:rPr>
      </w:pPr>
      <w:r w:rsidRPr="004C2DDB">
        <w:rPr>
          <w:i/>
          <w:iCs/>
          <w:lang w:eastAsia="en-US"/>
        </w:rPr>
        <w:t>Peter Hedman (Ericsson) provides comments with proposal to go for r24 or r24 + changes</w:t>
      </w:r>
    </w:p>
    <w:p w14:paraId="0CABA1D1" w14:textId="77777777" w:rsidR="004C2DDB" w:rsidRPr="004C2DDB" w:rsidRDefault="004C2DDB" w:rsidP="004C2DDB">
      <w:pPr>
        <w:pStyle w:val="FP"/>
        <w:rPr>
          <w:i/>
          <w:iCs/>
          <w:lang w:eastAsia="en-US"/>
        </w:rPr>
      </w:pPr>
    </w:p>
    <w:p w14:paraId="2F6B78AA" w14:textId="77777777" w:rsidR="004C2DDB" w:rsidRPr="004C2DDB" w:rsidRDefault="004C2DDB" w:rsidP="004C2DDB">
      <w:pPr>
        <w:keepNext/>
        <w:rPr>
          <w:b/>
          <w:bCs/>
          <w:lang w:eastAsia="en-US"/>
        </w:rPr>
      </w:pPr>
      <w:r w:rsidRPr="004C2DDB">
        <w:rPr>
          <w:b/>
          <w:bCs/>
          <w:lang w:eastAsia="en-US"/>
        </w:rPr>
        <w:t>Discussion and conclusion:</w:t>
      </w:r>
    </w:p>
    <w:p w14:paraId="5C93032D" w14:textId="2129536E" w:rsidR="004C2DDB" w:rsidRDefault="00BF650B" w:rsidP="004C2DDB">
      <w:r>
        <w:rPr>
          <w:lang w:eastAsia="en-US"/>
        </w:rPr>
        <w:t xml:space="preserve">r24 was </w:t>
      </w:r>
      <w:r w:rsidR="00821264">
        <w:rPr>
          <w:lang w:eastAsia="en-US"/>
        </w:rPr>
        <w:t>considered</w:t>
      </w:r>
      <w:r>
        <w:rPr>
          <w:lang w:eastAsia="en-US"/>
        </w:rPr>
        <w:t>. Ericsson commented that there is also a proposal to add some changes to r24</w:t>
      </w:r>
      <w:r w:rsidR="00821264">
        <w:rPr>
          <w:lang w:eastAsia="en-US"/>
        </w:rPr>
        <w:t>: '</w:t>
      </w:r>
      <w:r w:rsidR="00821264" w:rsidRPr="00821264">
        <w:rPr>
          <w:i/>
          <w:iCs/>
          <w:lang w:eastAsia="en-US"/>
        </w:rPr>
        <w:t xml:space="preserve">Change in clause 8.4.3 </w:t>
      </w:r>
      <w:r w:rsidR="00577D59">
        <w:rPr>
          <w:i/>
          <w:iCs/>
          <w:lang w:eastAsia="en-US"/>
        </w:rPr>
        <w:t>'</w:t>
      </w:r>
      <w:r w:rsidR="00821264" w:rsidRPr="00821264">
        <w:rPr>
          <w:i/>
          <w:iCs/>
          <w:lang w:eastAsia="en-US"/>
        </w:rPr>
        <w:t>via new UE policy</w:t>
      </w:r>
      <w:r w:rsidR="00577D59">
        <w:rPr>
          <w:i/>
          <w:iCs/>
          <w:lang w:eastAsia="en-US"/>
        </w:rPr>
        <w:t>'</w:t>
      </w:r>
      <w:r w:rsidR="00821264" w:rsidRPr="00821264">
        <w:rPr>
          <w:i/>
          <w:iCs/>
          <w:lang w:eastAsia="en-US"/>
        </w:rPr>
        <w:t xml:space="preserve"> to </w:t>
      </w:r>
      <w:r w:rsidR="00577D59">
        <w:rPr>
          <w:i/>
          <w:iCs/>
          <w:lang w:eastAsia="en-US"/>
        </w:rPr>
        <w:t>'</w:t>
      </w:r>
      <w:r w:rsidR="00821264" w:rsidRPr="00821264">
        <w:rPr>
          <w:i/>
          <w:iCs/>
          <w:lang w:eastAsia="en-US"/>
        </w:rPr>
        <w:t>e.g. via new UE policy</w:t>
      </w:r>
      <w:r w:rsidR="00577D59">
        <w:rPr>
          <w:i/>
          <w:iCs/>
          <w:lang w:eastAsia="en-US"/>
        </w:rPr>
        <w:t>'</w:t>
      </w:r>
      <w:r w:rsidR="00821264" w:rsidRPr="00821264">
        <w:rPr>
          <w:i/>
          <w:iCs/>
          <w:lang w:eastAsia="en-US"/>
        </w:rPr>
        <w:t xml:space="preserve"> Add in clause 8.4.3 </w:t>
      </w:r>
      <w:r w:rsidR="00577D59">
        <w:rPr>
          <w:i/>
          <w:iCs/>
          <w:lang w:eastAsia="en-US"/>
        </w:rPr>
        <w:t>'</w:t>
      </w:r>
      <w:r w:rsidR="00821264" w:rsidRPr="00821264">
        <w:rPr>
          <w:i/>
          <w:iCs/>
          <w:lang w:eastAsia="en-US"/>
        </w:rPr>
        <w:t>Editor's note:</w:t>
      </w:r>
      <w:r w:rsidR="00821264">
        <w:rPr>
          <w:i/>
          <w:iCs/>
          <w:lang w:eastAsia="en-US"/>
        </w:rPr>
        <w:t xml:space="preserve"> </w:t>
      </w:r>
      <w:r w:rsidR="00821264" w:rsidRPr="00821264">
        <w:rPr>
          <w:i/>
          <w:iCs/>
          <w:lang w:eastAsia="en-US"/>
        </w:rPr>
        <w:t>It is FFS whether home network, may broadcast in a SIB an indication that localised service(s) are available in the geographic locality of the cell that is broadcasting</w:t>
      </w:r>
      <w:r w:rsidR="00577D59">
        <w:rPr>
          <w:i/>
          <w:iCs/>
          <w:lang w:eastAsia="en-US"/>
        </w:rPr>
        <w:t>'</w:t>
      </w:r>
      <w:r w:rsidR="00821264" w:rsidRPr="00821264">
        <w:rPr>
          <w:i/>
          <w:iCs/>
          <w:lang w:eastAsia="en-US"/>
        </w:rPr>
        <w:t xml:space="preserve"> Add in 8.4.3 after 7e </w:t>
      </w:r>
      <w:r w:rsidR="00577D59">
        <w:rPr>
          <w:i/>
          <w:iCs/>
          <w:lang w:eastAsia="en-US"/>
        </w:rPr>
        <w:t>'</w:t>
      </w:r>
      <w:r w:rsidR="00821264" w:rsidRPr="00821264">
        <w:rPr>
          <w:i/>
          <w:iCs/>
          <w:lang w:eastAsia="en-US"/>
        </w:rPr>
        <w:t>Editor's note:</w:t>
      </w:r>
      <w:r w:rsidR="00821264">
        <w:rPr>
          <w:i/>
          <w:iCs/>
          <w:lang w:eastAsia="en-US"/>
        </w:rPr>
        <w:t xml:space="preserve"> </w:t>
      </w:r>
      <w:r w:rsidR="00821264" w:rsidRPr="00821264">
        <w:rPr>
          <w:i/>
          <w:iCs/>
          <w:lang w:eastAsia="en-US"/>
        </w:rPr>
        <w:t xml:space="preserve">It is FFS whether the UE can query for further information on the </w:t>
      </w:r>
      <w:r w:rsidR="00821264" w:rsidRPr="00821264">
        <w:rPr>
          <w:i/>
          <w:iCs/>
          <w:lang w:eastAsia="en-US"/>
        </w:rPr>
        <w:lastRenderedPageBreak/>
        <w:t>localized service information hosted by the hosting network during the initial registration.</w:t>
      </w:r>
      <w:r w:rsidR="00577D59">
        <w:rPr>
          <w:i/>
          <w:iCs/>
          <w:lang w:eastAsia="en-US"/>
        </w:rPr>
        <w:t>'</w:t>
      </w:r>
      <w:r w:rsidR="00821264" w:rsidRPr="00821264">
        <w:rPr>
          <w:i/>
          <w:iCs/>
          <w:lang w:eastAsia="en-US"/>
        </w:rPr>
        <w:t xml:space="preserve"> Add </w:t>
      </w:r>
      <w:r w:rsidR="00577D59">
        <w:rPr>
          <w:i/>
          <w:iCs/>
          <w:lang w:eastAsia="en-US"/>
        </w:rPr>
        <w:t>'</w:t>
      </w:r>
      <w:r w:rsidR="00821264" w:rsidRPr="00821264">
        <w:rPr>
          <w:i/>
          <w:iCs/>
          <w:lang w:eastAsia="en-US"/>
        </w:rPr>
        <w:t>Editor's note:</w:t>
      </w:r>
      <w:r w:rsidR="00821264">
        <w:rPr>
          <w:i/>
          <w:iCs/>
          <w:lang w:eastAsia="en-US"/>
        </w:rPr>
        <w:t xml:space="preserve"> </w:t>
      </w:r>
      <w:r w:rsidR="00821264" w:rsidRPr="00821264">
        <w:rPr>
          <w:i/>
          <w:iCs/>
          <w:lang w:eastAsia="en-US"/>
        </w:rPr>
        <w:t>It is FFS whether , in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r>
        <w:rPr>
          <w:lang w:eastAsia="en-US"/>
        </w:rPr>
        <w:t xml:space="preserve">. </w:t>
      </w:r>
    </w:p>
    <w:p w14:paraId="6FD63B36" w14:textId="5F7E2E46" w:rsidR="00821264" w:rsidRDefault="00821264" w:rsidP="004C2DDB">
      <w:r>
        <w:t>Nokia asked to include these changes to r24. MediaTek commented that this is adding too many editor's notes and suggested text to reduce this.</w:t>
      </w:r>
    </w:p>
    <w:p w14:paraId="06C22BB2" w14:textId="7A22F23D" w:rsidR="00D2127C" w:rsidRPr="00D2127C" w:rsidRDefault="00D2127C" w:rsidP="004C2DDB">
      <w:pPr>
        <w:rPr>
          <w:b/>
          <w:bCs/>
        </w:rPr>
      </w:pPr>
      <w:r w:rsidRPr="00D2127C">
        <w:rPr>
          <w:b/>
          <w:bCs/>
        </w:rPr>
        <w:t>This was postponed to CC#4.</w:t>
      </w:r>
    </w:p>
    <w:p w14:paraId="4408D24A" w14:textId="77777777" w:rsidR="0025737F" w:rsidRPr="00821264" w:rsidRDefault="0025737F" w:rsidP="0025737F"/>
    <w:p w14:paraId="013BB7AA" w14:textId="0EEDB27D" w:rsidR="004C2DDB" w:rsidRDefault="004C2DDB" w:rsidP="004C2DDB">
      <w:pPr>
        <w:keepNext/>
        <w:pBdr>
          <w:top w:val="single" w:sz="4" w:space="1" w:color="auto"/>
        </w:pBdr>
        <w:rPr>
          <w:lang w:eastAsia="en-US"/>
        </w:rPr>
      </w:pPr>
      <w:r w:rsidRPr="004C2DDB">
        <w:rPr>
          <w:color w:val="0000FF"/>
          <w:lang w:eastAsia="en-US"/>
        </w:rPr>
        <w:t>S2-2208771</w:t>
      </w:r>
      <w:r>
        <w:rPr>
          <w:lang w:eastAsia="en-US"/>
        </w:rPr>
        <w:t xml:space="preserve"> (P-CR) KI#6: Evaluation and conclusion of Key Issue #6. (Source: Ericsson, Qualcomm)</w:t>
      </w:r>
    </w:p>
    <w:p w14:paraId="6B01B425" w14:textId="77777777" w:rsidR="004C2DDB" w:rsidRPr="004C2DDB" w:rsidRDefault="004C2DDB" w:rsidP="004C2DDB">
      <w:pPr>
        <w:pStyle w:val="FP"/>
        <w:rPr>
          <w:b/>
          <w:bCs/>
          <w:i/>
          <w:iCs/>
          <w:lang w:eastAsia="en-US"/>
        </w:rPr>
      </w:pPr>
      <w:r w:rsidRPr="004C2DDB">
        <w:rPr>
          <w:b/>
          <w:bCs/>
          <w:i/>
          <w:iCs/>
          <w:lang w:eastAsia="en-US"/>
        </w:rPr>
        <w:t>e-mail comments:</w:t>
      </w:r>
    </w:p>
    <w:p w14:paraId="49C558DD" w14:textId="3B68E2E8" w:rsidR="004C2DDB" w:rsidRPr="004C2DDB" w:rsidRDefault="004C2DDB" w:rsidP="004C2DDB">
      <w:pPr>
        <w:pStyle w:val="FP"/>
        <w:rPr>
          <w:i/>
          <w:iCs/>
          <w:lang w:eastAsia="en-US"/>
        </w:rPr>
      </w:pPr>
      <w:r w:rsidRPr="004C2DDB">
        <w:rPr>
          <w:i/>
          <w:iCs/>
          <w:lang w:eastAsia="en-US"/>
        </w:rPr>
        <w:t>Myungjune (LGE) provides r01.</w:t>
      </w:r>
    </w:p>
    <w:p w14:paraId="12C3F5B5" w14:textId="77777777" w:rsidR="004C2DDB" w:rsidRPr="004C2DDB" w:rsidRDefault="004C2DDB" w:rsidP="004C2DDB">
      <w:pPr>
        <w:pStyle w:val="FP"/>
        <w:rPr>
          <w:i/>
          <w:iCs/>
          <w:lang w:eastAsia="en-US"/>
        </w:rPr>
      </w:pPr>
      <w:r w:rsidRPr="004C2DDB">
        <w:rPr>
          <w:i/>
          <w:iCs/>
          <w:lang w:eastAsia="en-US"/>
        </w:rPr>
        <w:t>Pallab (Nokia) provides comments on r01.</w:t>
      </w:r>
    </w:p>
    <w:p w14:paraId="14708F0C" w14:textId="77777777" w:rsidR="004C2DDB" w:rsidRPr="004C2DDB" w:rsidRDefault="004C2DDB" w:rsidP="004C2DDB">
      <w:pPr>
        <w:pStyle w:val="FP"/>
        <w:rPr>
          <w:i/>
          <w:iCs/>
          <w:lang w:eastAsia="en-US"/>
        </w:rPr>
      </w:pPr>
      <w:r w:rsidRPr="004C2DDB">
        <w:rPr>
          <w:i/>
          <w:iCs/>
          <w:lang w:eastAsia="en-US"/>
        </w:rPr>
        <w:t>Myungjune (LGE) replies to Pallab (Nokia).</w:t>
      </w:r>
    </w:p>
    <w:p w14:paraId="70B0DCB6" w14:textId="77777777" w:rsidR="004C2DDB" w:rsidRPr="004C2DDB" w:rsidRDefault="004C2DDB" w:rsidP="004C2DDB">
      <w:pPr>
        <w:pStyle w:val="FP"/>
        <w:rPr>
          <w:i/>
          <w:iCs/>
          <w:lang w:eastAsia="en-US"/>
        </w:rPr>
      </w:pPr>
      <w:r w:rsidRPr="004C2DDB">
        <w:rPr>
          <w:i/>
          <w:iCs/>
          <w:lang w:eastAsia="en-US"/>
        </w:rPr>
        <w:t>Peter Hedman (Ericsson) provides r02</w:t>
      </w:r>
    </w:p>
    <w:p w14:paraId="2319D48A" w14:textId="77777777" w:rsidR="004C2DDB" w:rsidRPr="004C2DDB" w:rsidRDefault="004C2DDB" w:rsidP="004C2DDB">
      <w:pPr>
        <w:pStyle w:val="FP"/>
        <w:rPr>
          <w:i/>
          <w:iCs/>
          <w:lang w:eastAsia="en-US"/>
        </w:rPr>
      </w:pPr>
      <w:r w:rsidRPr="004C2DDB">
        <w:rPr>
          <w:i/>
          <w:iCs/>
          <w:lang w:eastAsia="en-US"/>
        </w:rPr>
        <w:t>Huan (vivo) comments</w:t>
      </w:r>
    </w:p>
    <w:p w14:paraId="3B165992" w14:textId="77777777" w:rsidR="004C2DDB" w:rsidRPr="004C2DDB" w:rsidRDefault="004C2DDB" w:rsidP="004C2DDB">
      <w:pPr>
        <w:pStyle w:val="FP"/>
        <w:rPr>
          <w:i/>
          <w:iCs/>
          <w:lang w:eastAsia="en-US"/>
        </w:rPr>
      </w:pPr>
      <w:r w:rsidRPr="004C2DDB">
        <w:rPr>
          <w:i/>
          <w:iCs/>
          <w:lang w:eastAsia="en-US"/>
        </w:rPr>
        <w:t>Guanzhou (InterDigital) provides r03.</w:t>
      </w:r>
    </w:p>
    <w:p w14:paraId="41E3C33E" w14:textId="77777777" w:rsidR="004C2DDB" w:rsidRPr="004C2DDB" w:rsidRDefault="004C2DDB" w:rsidP="004C2DDB">
      <w:pPr>
        <w:pStyle w:val="FP"/>
        <w:rPr>
          <w:i/>
          <w:iCs/>
          <w:lang w:eastAsia="en-US"/>
        </w:rPr>
      </w:pPr>
      <w:r w:rsidRPr="004C2DDB">
        <w:rPr>
          <w:i/>
          <w:iCs/>
          <w:lang w:eastAsia="en-US"/>
        </w:rPr>
        <w:t>Guanzhou (InterDigital) provides r04. And please ignore r03.</w:t>
      </w:r>
    </w:p>
    <w:p w14:paraId="1C2EE61D" w14:textId="77777777" w:rsidR="004C2DDB" w:rsidRPr="004C2DDB" w:rsidRDefault="004C2DDB" w:rsidP="004C2DDB">
      <w:pPr>
        <w:pStyle w:val="FP"/>
        <w:rPr>
          <w:i/>
          <w:iCs/>
          <w:lang w:eastAsia="en-US"/>
        </w:rPr>
      </w:pPr>
      <w:r w:rsidRPr="004C2DDB">
        <w:rPr>
          <w:i/>
          <w:iCs/>
          <w:lang w:eastAsia="en-US"/>
        </w:rPr>
        <w:t>Prabhu (NEC) responds to Huan (vivo) and Peter (Ericsson), and provides r05.</w:t>
      </w:r>
    </w:p>
    <w:p w14:paraId="54EBDCA3" w14:textId="77777777" w:rsidR="004C2DDB" w:rsidRPr="004C2DDB" w:rsidRDefault="004C2DDB" w:rsidP="004C2DDB">
      <w:pPr>
        <w:pStyle w:val="FP"/>
        <w:rPr>
          <w:i/>
          <w:iCs/>
          <w:lang w:eastAsia="en-US"/>
        </w:rPr>
      </w:pPr>
      <w:r w:rsidRPr="004C2DDB">
        <w:rPr>
          <w:i/>
          <w:iCs/>
          <w:lang w:eastAsia="en-US"/>
        </w:rPr>
        <w:t>Pallab (Nokia) objects to all revisions from r00-r05. Provides r06</w:t>
      </w:r>
    </w:p>
    <w:p w14:paraId="763130D5" w14:textId="77777777" w:rsidR="004C2DDB" w:rsidRPr="004C2DDB" w:rsidRDefault="004C2DDB" w:rsidP="004C2DDB">
      <w:pPr>
        <w:pStyle w:val="FP"/>
        <w:rPr>
          <w:i/>
          <w:iCs/>
          <w:lang w:eastAsia="en-US"/>
        </w:rPr>
      </w:pPr>
      <w:r w:rsidRPr="004C2DDB">
        <w:rPr>
          <w:i/>
          <w:iCs/>
          <w:lang w:eastAsia="en-US"/>
        </w:rPr>
        <w:t>Miguel (Qualcomm) responds to Pallab (Nokia), believes informative annex may be overkill</w:t>
      </w:r>
    </w:p>
    <w:p w14:paraId="0F90D578" w14:textId="77777777" w:rsidR="004C2DDB" w:rsidRPr="004C2DDB" w:rsidRDefault="004C2DDB" w:rsidP="004C2DDB">
      <w:pPr>
        <w:pStyle w:val="FP"/>
        <w:rPr>
          <w:i/>
          <w:iCs/>
          <w:lang w:eastAsia="en-US"/>
        </w:rPr>
      </w:pPr>
      <w:r w:rsidRPr="004C2DDB">
        <w:rPr>
          <w:i/>
          <w:iCs/>
          <w:lang w:eastAsia="en-US"/>
        </w:rPr>
        <w:t>Peter Hedman (Ericsson) provides question why Nokia objects to r00, and provides r07</w:t>
      </w:r>
    </w:p>
    <w:p w14:paraId="1588E44F" w14:textId="77777777" w:rsidR="004C2DDB" w:rsidRPr="004C2DDB" w:rsidRDefault="004C2DDB" w:rsidP="004C2DDB">
      <w:pPr>
        <w:pStyle w:val="FP"/>
        <w:rPr>
          <w:i/>
          <w:iCs/>
          <w:lang w:eastAsia="en-US"/>
        </w:rPr>
      </w:pPr>
      <w:r w:rsidRPr="004C2DDB">
        <w:rPr>
          <w:i/>
          <w:iCs/>
          <w:lang w:eastAsia="en-US"/>
        </w:rPr>
        <w:t>Guanzhou (InterDigital) provides r08.</w:t>
      </w:r>
    </w:p>
    <w:p w14:paraId="2AFE24E5" w14:textId="77777777" w:rsidR="004C2DDB" w:rsidRPr="004C2DDB" w:rsidRDefault="004C2DDB" w:rsidP="004C2DDB">
      <w:pPr>
        <w:pStyle w:val="FP"/>
        <w:rPr>
          <w:i/>
          <w:iCs/>
          <w:lang w:eastAsia="en-US"/>
        </w:rPr>
      </w:pPr>
      <w:r w:rsidRPr="004C2DDB">
        <w:rPr>
          <w:i/>
          <w:iCs/>
          <w:lang w:eastAsia="en-US"/>
        </w:rPr>
        <w:t>Miguel (Qualcomm) still prefers r00 over r06 and r07.</w:t>
      </w:r>
    </w:p>
    <w:p w14:paraId="27FF8D14" w14:textId="77777777" w:rsidR="004C2DDB" w:rsidRPr="004C2DDB" w:rsidRDefault="004C2DDB" w:rsidP="004C2DDB">
      <w:pPr>
        <w:pStyle w:val="FP"/>
        <w:rPr>
          <w:i/>
          <w:iCs/>
          <w:lang w:eastAsia="en-US"/>
        </w:rPr>
      </w:pPr>
      <w:r w:rsidRPr="004C2DDB">
        <w:rPr>
          <w:i/>
          <w:iCs/>
          <w:lang w:eastAsia="en-US"/>
        </w:rPr>
        <w:t>Prabhu (NEC) clarifies a need for new mechanism to address the requirements of KI #6 and provides r09.</w:t>
      </w:r>
    </w:p>
    <w:p w14:paraId="0D68E2C6" w14:textId="77777777" w:rsidR="004C2DDB" w:rsidRPr="004C2DDB" w:rsidRDefault="004C2DDB" w:rsidP="004C2DDB">
      <w:pPr>
        <w:pStyle w:val="FP"/>
        <w:rPr>
          <w:i/>
          <w:iCs/>
          <w:lang w:eastAsia="en-US"/>
        </w:rPr>
      </w:pPr>
      <w:r w:rsidRPr="004C2DDB">
        <w:rPr>
          <w:i/>
          <w:iCs/>
          <w:lang w:eastAsia="en-US"/>
        </w:rPr>
        <w:t>Ashok (Samsung) is fine with r08. Not Ok with r09</w:t>
      </w:r>
    </w:p>
    <w:p w14:paraId="55D19358" w14:textId="77777777" w:rsidR="004C2DDB" w:rsidRPr="004C2DDB" w:rsidRDefault="004C2DDB" w:rsidP="004C2DDB">
      <w:pPr>
        <w:pStyle w:val="FP"/>
        <w:rPr>
          <w:i/>
          <w:iCs/>
          <w:lang w:eastAsia="en-US"/>
        </w:rPr>
      </w:pPr>
      <w:r w:rsidRPr="004C2DDB">
        <w:rPr>
          <w:i/>
          <w:iCs/>
          <w:lang w:eastAsia="en-US"/>
        </w:rPr>
        <w:t>==== Revisions Deadline ====</w:t>
      </w:r>
    </w:p>
    <w:p w14:paraId="190D66BF" w14:textId="77777777" w:rsidR="004C2DDB" w:rsidRPr="004C2DDB" w:rsidRDefault="004C2DDB" w:rsidP="004C2DDB">
      <w:pPr>
        <w:pStyle w:val="FP"/>
        <w:rPr>
          <w:i/>
          <w:iCs/>
          <w:lang w:eastAsia="en-US"/>
        </w:rPr>
      </w:pPr>
      <w:r w:rsidRPr="004C2DDB">
        <w:rPr>
          <w:i/>
          <w:iCs/>
          <w:lang w:eastAsia="en-US"/>
        </w:rPr>
        <w:t>Guanzhou (InterDigital) suggests to go with r08.</w:t>
      </w:r>
    </w:p>
    <w:p w14:paraId="448077D9" w14:textId="77777777" w:rsidR="004C2DDB" w:rsidRPr="004C2DDB" w:rsidRDefault="004C2DDB" w:rsidP="004C2DDB">
      <w:pPr>
        <w:pStyle w:val="FP"/>
        <w:rPr>
          <w:i/>
          <w:iCs/>
          <w:lang w:eastAsia="en-US"/>
        </w:rPr>
      </w:pPr>
      <w:r w:rsidRPr="004C2DDB">
        <w:rPr>
          <w:i/>
          <w:iCs/>
          <w:lang w:eastAsia="en-US"/>
        </w:rPr>
        <w:t>Myungjune (LGE) support objects r09 and ok with r06 r07, r08.</w:t>
      </w:r>
    </w:p>
    <w:p w14:paraId="3783FC9E" w14:textId="77777777" w:rsidR="004C2DDB" w:rsidRPr="004C2DDB" w:rsidRDefault="004C2DDB" w:rsidP="004C2DDB">
      <w:pPr>
        <w:pStyle w:val="FP"/>
        <w:rPr>
          <w:i/>
          <w:iCs/>
          <w:lang w:eastAsia="en-US"/>
        </w:rPr>
      </w:pPr>
      <w:r w:rsidRPr="004C2DDB">
        <w:rPr>
          <w:i/>
          <w:iCs/>
          <w:lang w:eastAsia="en-US"/>
        </w:rPr>
        <w:t>Pallab (Nokia) responds to Peter Hedman (Ericsson). OK with r06, r07. Objects to all other revisions</w:t>
      </w:r>
    </w:p>
    <w:p w14:paraId="6BA24467" w14:textId="77777777" w:rsidR="004C2DDB" w:rsidRPr="004C2DDB" w:rsidRDefault="004C2DDB" w:rsidP="004C2DDB">
      <w:pPr>
        <w:pStyle w:val="FP"/>
        <w:rPr>
          <w:i/>
          <w:iCs/>
          <w:lang w:eastAsia="en-US"/>
        </w:rPr>
      </w:pPr>
      <w:r w:rsidRPr="004C2DDB">
        <w:rPr>
          <w:i/>
          <w:iCs/>
          <w:lang w:eastAsia="en-US"/>
        </w:rPr>
        <w:t>Huan (vivo) prefers r08, is ok to r07.</w:t>
      </w:r>
    </w:p>
    <w:p w14:paraId="36BF65D2" w14:textId="77777777" w:rsidR="004C2DDB" w:rsidRPr="004C2DDB" w:rsidRDefault="004C2DDB" w:rsidP="004C2DDB">
      <w:pPr>
        <w:pStyle w:val="FP"/>
        <w:rPr>
          <w:i/>
          <w:iCs/>
          <w:lang w:eastAsia="en-US"/>
        </w:rPr>
      </w:pPr>
      <w:r w:rsidRPr="004C2DDB">
        <w:rPr>
          <w:i/>
          <w:iCs/>
          <w:lang w:eastAsia="en-US"/>
        </w:rPr>
        <w:t>Prabhu (NEC) responds to Ashok (Samsung).</w:t>
      </w:r>
    </w:p>
    <w:p w14:paraId="32A20100" w14:textId="77777777" w:rsidR="004C2DDB" w:rsidRPr="004C2DDB" w:rsidRDefault="004C2DDB" w:rsidP="004C2DDB">
      <w:pPr>
        <w:pStyle w:val="FP"/>
        <w:rPr>
          <w:i/>
          <w:iCs/>
          <w:lang w:eastAsia="en-US"/>
        </w:rPr>
      </w:pPr>
      <w:r w:rsidRPr="004C2DDB">
        <w:rPr>
          <w:i/>
          <w:iCs/>
          <w:lang w:eastAsia="en-US"/>
        </w:rPr>
        <w:t>Peter Hedman (Ericsson) ok with r08, r07, r06, r02, r00</w:t>
      </w:r>
    </w:p>
    <w:p w14:paraId="2FC1EA8F" w14:textId="77777777" w:rsidR="004C2DDB" w:rsidRPr="004C2DDB" w:rsidRDefault="004C2DDB" w:rsidP="004C2DDB">
      <w:pPr>
        <w:pStyle w:val="FP"/>
        <w:rPr>
          <w:i/>
          <w:iCs/>
          <w:lang w:eastAsia="en-US"/>
        </w:rPr>
      </w:pPr>
      <w:r w:rsidRPr="004C2DDB">
        <w:rPr>
          <w:i/>
          <w:iCs/>
          <w:lang w:eastAsia="en-US"/>
        </w:rPr>
        <w:t>Prabhu (NEC) responds to Myungjune (LGE).</w:t>
      </w:r>
    </w:p>
    <w:p w14:paraId="4BF21EA4" w14:textId="77777777" w:rsidR="004C2DDB" w:rsidRPr="004C2DDB" w:rsidRDefault="004C2DDB" w:rsidP="004C2DDB">
      <w:pPr>
        <w:pStyle w:val="FP"/>
        <w:rPr>
          <w:i/>
          <w:iCs/>
          <w:lang w:eastAsia="en-US"/>
        </w:rPr>
      </w:pPr>
      <w:r w:rsidRPr="004C2DDB">
        <w:rPr>
          <w:i/>
          <w:iCs/>
          <w:lang w:eastAsia="en-US"/>
        </w:rPr>
        <w:t>Ashok (Samsung) clarifies to Prabhu (NEC)</w:t>
      </w:r>
    </w:p>
    <w:p w14:paraId="49EC387D" w14:textId="77777777" w:rsidR="004C2DDB" w:rsidRPr="004C2DDB" w:rsidRDefault="004C2DDB" w:rsidP="004C2DDB">
      <w:pPr>
        <w:pStyle w:val="FP"/>
        <w:rPr>
          <w:i/>
          <w:iCs/>
          <w:lang w:eastAsia="en-US"/>
        </w:rPr>
      </w:pPr>
      <w:r w:rsidRPr="004C2DDB">
        <w:rPr>
          <w:i/>
          <w:iCs/>
          <w:lang w:eastAsia="en-US"/>
        </w:rPr>
        <w:t>Chia-Lin (MediaTek) is ok with r07 or r08.</w:t>
      </w:r>
    </w:p>
    <w:p w14:paraId="602F62E2" w14:textId="77777777" w:rsidR="004C2DDB" w:rsidRPr="004C2DDB" w:rsidRDefault="004C2DDB" w:rsidP="004C2DDB">
      <w:pPr>
        <w:pStyle w:val="FP"/>
        <w:rPr>
          <w:i/>
          <w:iCs/>
          <w:lang w:eastAsia="en-US"/>
        </w:rPr>
      </w:pPr>
      <w:r w:rsidRPr="004C2DDB">
        <w:rPr>
          <w:i/>
          <w:iCs/>
          <w:lang w:eastAsia="en-US"/>
        </w:rPr>
        <w:t>Guanzhou (InterDigital) only accepts r08 and points out other versions have evaluation text which is supposed to be merged with 9073</w:t>
      </w:r>
    </w:p>
    <w:p w14:paraId="71C3A881" w14:textId="77777777" w:rsidR="004C2DDB" w:rsidRPr="004C2DDB" w:rsidRDefault="004C2DDB" w:rsidP="004C2DDB">
      <w:pPr>
        <w:pStyle w:val="FP"/>
        <w:rPr>
          <w:i/>
          <w:iCs/>
          <w:lang w:eastAsia="en-US"/>
        </w:rPr>
      </w:pPr>
      <w:r w:rsidRPr="004C2DDB">
        <w:rPr>
          <w:i/>
          <w:iCs/>
          <w:lang w:eastAsia="en-US"/>
        </w:rPr>
        <w:t>Miguel (Qualcomm) prefers r00, but can live with r08</w:t>
      </w:r>
    </w:p>
    <w:p w14:paraId="5E8958B7" w14:textId="77777777" w:rsidR="004C2DDB" w:rsidRPr="004C2DDB" w:rsidRDefault="004C2DDB" w:rsidP="004C2DDB">
      <w:pPr>
        <w:pStyle w:val="FP"/>
        <w:rPr>
          <w:i/>
          <w:iCs/>
          <w:lang w:eastAsia="en-US"/>
        </w:rPr>
      </w:pPr>
      <w:r w:rsidRPr="004C2DDB">
        <w:rPr>
          <w:i/>
          <w:iCs/>
          <w:lang w:eastAsia="en-US"/>
        </w:rPr>
        <w:t>Genadi (Lenovo) prefers r08 or r07.</w:t>
      </w:r>
    </w:p>
    <w:p w14:paraId="3B541CCE" w14:textId="77777777" w:rsidR="004C2DDB" w:rsidRPr="004C2DDB" w:rsidRDefault="004C2DDB" w:rsidP="004C2DDB">
      <w:pPr>
        <w:pStyle w:val="FP"/>
        <w:rPr>
          <w:i/>
          <w:iCs/>
          <w:lang w:eastAsia="en-US"/>
        </w:rPr>
      </w:pPr>
      <w:r w:rsidRPr="004C2DDB">
        <w:rPr>
          <w:i/>
          <w:iCs/>
          <w:lang w:eastAsia="en-US"/>
        </w:rPr>
        <w:t>==== Final Deadline ====</w:t>
      </w:r>
    </w:p>
    <w:p w14:paraId="634B8540" w14:textId="77777777" w:rsidR="004C2DDB" w:rsidRDefault="004C2DDB" w:rsidP="004C2DDB">
      <w:pPr>
        <w:pStyle w:val="FP"/>
        <w:rPr>
          <w:i/>
          <w:iCs/>
          <w:lang w:eastAsia="en-US"/>
        </w:rPr>
      </w:pPr>
      <w:r w:rsidRPr="004C2DDB">
        <w:rPr>
          <w:i/>
          <w:iCs/>
          <w:lang w:eastAsia="en-US"/>
        </w:rPr>
        <w:t>Pallab (Nokia) OK with r08.</w:t>
      </w:r>
    </w:p>
    <w:p w14:paraId="6343D7D1" w14:textId="77777777" w:rsidR="004C2DDB" w:rsidRPr="004C2DDB" w:rsidRDefault="004C2DDB" w:rsidP="004C2DDB">
      <w:pPr>
        <w:pStyle w:val="FP"/>
        <w:rPr>
          <w:i/>
          <w:iCs/>
          <w:lang w:eastAsia="en-US"/>
        </w:rPr>
      </w:pPr>
    </w:p>
    <w:p w14:paraId="3CBB5886" w14:textId="77777777" w:rsidR="004C2DDB" w:rsidRPr="004C2DDB" w:rsidRDefault="004C2DDB" w:rsidP="004C2DDB">
      <w:pPr>
        <w:keepNext/>
        <w:rPr>
          <w:b/>
          <w:bCs/>
          <w:lang w:eastAsia="en-US"/>
        </w:rPr>
      </w:pPr>
      <w:r w:rsidRPr="004C2DDB">
        <w:rPr>
          <w:b/>
          <w:bCs/>
          <w:lang w:eastAsia="en-US"/>
        </w:rPr>
        <w:t>Discussion and conclusion:</w:t>
      </w:r>
    </w:p>
    <w:p w14:paraId="1381A920" w14:textId="28EC8ED4" w:rsidR="004C2DDB" w:rsidRDefault="00821264" w:rsidP="004C2DDB">
      <w:r>
        <w:rPr>
          <w:lang w:eastAsia="en-US"/>
        </w:rPr>
        <w:t xml:space="preserve">r08 was considered. Ericsson commented that r08 had good support. </w:t>
      </w:r>
      <w:r w:rsidRPr="004C2DDB">
        <w:rPr>
          <w:color w:val="0000FF"/>
          <w:lang w:eastAsia="en-US"/>
        </w:rPr>
        <w:t>S2-2208771</w:t>
      </w:r>
      <w:r>
        <w:rPr>
          <w:color w:val="0000FF"/>
          <w:lang w:eastAsia="en-US"/>
        </w:rPr>
        <w:t>r08</w:t>
      </w:r>
      <w:r w:rsidRPr="00821264">
        <w:t xml:space="preserve"> was agreed</w:t>
      </w:r>
      <w:r>
        <w:t xml:space="preserve"> and was revised to </w:t>
      </w:r>
      <w:r w:rsidRPr="00821264">
        <w:rPr>
          <w:color w:val="0000FF"/>
        </w:rPr>
        <w:t>S2-2209936</w:t>
      </w:r>
      <w:r>
        <w:t xml:space="preserve">, which was </w:t>
      </w:r>
      <w:r w:rsidRPr="00C3284B">
        <w:rPr>
          <w:color w:val="FF0000"/>
          <w:lang w:eastAsia="en-US"/>
        </w:rPr>
        <w:t>approved</w:t>
      </w:r>
      <w:r>
        <w:t>.</w:t>
      </w:r>
    </w:p>
    <w:p w14:paraId="163015EA" w14:textId="77777777" w:rsidR="00821264" w:rsidRPr="00821264" w:rsidRDefault="00821264" w:rsidP="004C2DDB"/>
    <w:p w14:paraId="403BC0F7" w14:textId="7041E453" w:rsidR="004C2DDB" w:rsidRDefault="004C2DDB" w:rsidP="004C2DDB">
      <w:pPr>
        <w:keepNext/>
        <w:pBdr>
          <w:top w:val="single" w:sz="4" w:space="1" w:color="auto"/>
        </w:pBdr>
        <w:rPr>
          <w:lang w:eastAsia="en-US"/>
        </w:rPr>
      </w:pPr>
      <w:r w:rsidRPr="004C2DDB">
        <w:rPr>
          <w:color w:val="0000FF"/>
          <w:lang w:eastAsia="en-US"/>
        </w:rPr>
        <w:t>S2-2210161</w:t>
      </w:r>
      <w:r>
        <w:rPr>
          <w:lang w:eastAsia="en-US"/>
        </w:rPr>
        <w:t xml:space="preserve"> (LS OUT) [DRAFT] LS on low latency communication applications to use RAN feedback on periodicity for scheduling (Source: Samsung)</w:t>
      </w:r>
    </w:p>
    <w:p w14:paraId="4F66AC68" w14:textId="77777777" w:rsidR="004C2DDB" w:rsidRPr="004C2DDB" w:rsidRDefault="004C2DDB" w:rsidP="004C2DDB">
      <w:pPr>
        <w:pStyle w:val="FP"/>
        <w:rPr>
          <w:b/>
          <w:bCs/>
          <w:i/>
          <w:iCs/>
          <w:lang w:eastAsia="en-US"/>
        </w:rPr>
      </w:pPr>
      <w:r w:rsidRPr="004C2DDB">
        <w:rPr>
          <w:b/>
          <w:bCs/>
          <w:i/>
          <w:iCs/>
          <w:lang w:eastAsia="en-US"/>
        </w:rPr>
        <w:t>e-mail comments:</w:t>
      </w:r>
    </w:p>
    <w:p w14:paraId="6650FDA2" w14:textId="77777777" w:rsidR="004C2DDB" w:rsidRDefault="004C2DDB" w:rsidP="004C2DDB">
      <w:pPr>
        <w:pStyle w:val="FP"/>
        <w:rPr>
          <w:i/>
          <w:iCs/>
          <w:lang w:eastAsia="en-US"/>
        </w:rPr>
      </w:pPr>
      <w:r w:rsidRPr="00BC1FF9">
        <w:rPr>
          <w:i/>
          <w:iCs/>
          <w:lang w:eastAsia="en-US"/>
        </w:rPr>
        <w:t>Sang-Jun (Samsung) provides r00 of S2-2210161 in the revision folder.</w:t>
      </w:r>
    </w:p>
    <w:p w14:paraId="4C1F12FB" w14:textId="77777777" w:rsidR="004C2DDB" w:rsidRPr="004C2DDB" w:rsidRDefault="004C2DDB" w:rsidP="004C2DDB">
      <w:pPr>
        <w:pStyle w:val="FP"/>
        <w:rPr>
          <w:i/>
          <w:iCs/>
          <w:lang w:eastAsia="en-US"/>
        </w:rPr>
      </w:pPr>
    </w:p>
    <w:p w14:paraId="5F280CEF" w14:textId="77777777" w:rsidR="004C2DDB" w:rsidRPr="004C2DDB" w:rsidRDefault="004C2DDB" w:rsidP="004C2DDB">
      <w:pPr>
        <w:keepNext/>
        <w:rPr>
          <w:b/>
          <w:bCs/>
          <w:lang w:eastAsia="en-US"/>
        </w:rPr>
      </w:pPr>
      <w:r w:rsidRPr="004C2DDB">
        <w:rPr>
          <w:b/>
          <w:bCs/>
          <w:lang w:eastAsia="en-US"/>
        </w:rPr>
        <w:t>Discussion and conclusion:</w:t>
      </w:r>
    </w:p>
    <w:p w14:paraId="4B4EEDEC" w14:textId="63CD2AC2" w:rsidR="004C2DDB" w:rsidRPr="00821264" w:rsidRDefault="00821264" w:rsidP="004C2DDB">
      <w:pPr>
        <w:rPr>
          <w:b/>
          <w:bCs/>
          <w:lang w:eastAsia="en-US"/>
        </w:rPr>
      </w:pPr>
      <w:r w:rsidRPr="00821264">
        <w:rPr>
          <w:b/>
          <w:bCs/>
          <w:lang w:eastAsia="en-US"/>
        </w:rPr>
        <w:t>This was for CC#4.</w:t>
      </w:r>
    </w:p>
    <w:p w14:paraId="137745F9" w14:textId="77777777" w:rsidR="00821264" w:rsidRPr="00821264" w:rsidRDefault="00821264" w:rsidP="00821264"/>
    <w:p w14:paraId="699301C7" w14:textId="77777777" w:rsidR="00821264" w:rsidRDefault="00821264" w:rsidP="00821264">
      <w:pPr>
        <w:keepNext/>
        <w:pBdr>
          <w:top w:val="single" w:sz="4" w:space="1" w:color="auto"/>
        </w:pBdr>
        <w:rPr>
          <w:lang w:eastAsia="en-US"/>
        </w:rPr>
      </w:pPr>
      <w:r w:rsidRPr="004C2DDB">
        <w:rPr>
          <w:color w:val="0000FF"/>
          <w:lang w:eastAsia="en-US"/>
        </w:rPr>
        <w:t>S2-2208366</w:t>
      </w:r>
      <w:r>
        <w:rPr>
          <w:lang w:eastAsia="en-US"/>
        </w:rPr>
        <w:t xml:space="preserve"> (P-CR) KI #6, Conclusions. (Source: Ericsson)</w:t>
      </w:r>
    </w:p>
    <w:p w14:paraId="47B8181E" w14:textId="77777777" w:rsidR="00821264" w:rsidRPr="004C2DDB" w:rsidRDefault="00821264" w:rsidP="00821264">
      <w:pPr>
        <w:pStyle w:val="FP"/>
        <w:rPr>
          <w:b/>
          <w:bCs/>
          <w:i/>
          <w:iCs/>
          <w:lang w:eastAsia="en-US"/>
        </w:rPr>
      </w:pPr>
      <w:r w:rsidRPr="004C2DDB">
        <w:rPr>
          <w:b/>
          <w:bCs/>
          <w:i/>
          <w:iCs/>
          <w:lang w:eastAsia="en-US"/>
        </w:rPr>
        <w:t>e-mail comments:</w:t>
      </w:r>
    </w:p>
    <w:p w14:paraId="7C821528" w14:textId="77777777" w:rsidR="00821264" w:rsidRPr="00BC1FF9" w:rsidRDefault="00821264" w:rsidP="00821264">
      <w:pPr>
        <w:pStyle w:val="FP"/>
        <w:rPr>
          <w:i/>
          <w:iCs/>
          <w:lang w:eastAsia="en-US"/>
        </w:rPr>
      </w:pPr>
      <w:r w:rsidRPr="00BC1FF9">
        <w:rPr>
          <w:i/>
          <w:iCs/>
          <w:lang w:eastAsia="en-US"/>
        </w:rPr>
        <w:t>Sudeep (Apple) provides r01.</w:t>
      </w:r>
    </w:p>
    <w:p w14:paraId="25728CB4" w14:textId="77777777" w:rsidR="00821264" w:rsidRPr="00BC1FF9" w:rsidRDefault="00821264" w:rsidP="00821264">
      <w:pPr>
        <w:pStyle w:val="FP"/>
        <w:rPr>
          <w:i/>
          <w:iCs/>
          <w:lang w:eastAsia="en-US"/>
        </w:rPr>
      </w:pPr>
      <w:r w:rsidRPr="00BC1FF9">
        <w:rPr>
          <w:i/>
          <w:iCs/>
          <w:lang w:eastAsia="en-US"/>
        </w:rPr>
        <w:t>Hyesung (Samsung) provides r02.</w:t>
      </w:r>
    </w:p>
    <w:p w14:paraId="368CA1E5" w14:textId="77777777" w:rsidR="00821264" w:rsidRPr="00BC1FF9" w:rsidRDefault="00821264" w:rsidP="00821264">
      <w:pPr>
        <w:pStyle w:val="FP"/>
        <w:rPr>
          <w:i/>
          <w:iCs/>
          <w:lang w:eastAsia="en-US"/>
        </w:rPr>
      </w:pPr>
      <w:r w:rsidRPr="00BC1FF9">
        <w:rPr>
          <w:i/>
          <w:iCs/>
          <w:lang w:eastAsia="en-US"/>
        </w:rPr>
        <w:t>Huazhang (vivo) comments that how to move forward that for KI6, we have a totally different view compared with 8632.</w:t>
      </w:r>
    </w:p>
    <w:p w14:paraId="4C2B9320" w14:textId="77777777" w:rsidR="00821264" w:rsidRPr="00BC1FF9" w:rsidRDefault="00821264" w:rsidP="00821264">
      <w:pPr>
        <w:pStyle w:val="FP"/>
        <w:rPr>
          <w:i/>
          <w:iCs/>
          <w:lang w:eastAsia="en-US"/>
        </w:rPr>
      </w:pPr>
      <w:r w:rsidRPr="00BC1FF9">
        <w:rPr>
          <w:i/>
          <w:iCs/>
          <w:lang w:eastAsia="en-US"/>
        </w:rPr>
        <w:lastRenderedPageBreak/>
        <w:t>Shubhranshu (Nokia) comments</w:t>
      </w:r>
    </w:p>
    <w:p w14:paraId="3EB810A9" w14:textId="77777777" w:rsidR="00821264" w:rsidRPr="00BC1FF9" w:rsidRDefault="00821264" w:rsidP="00821264">
      <w:pPr>
        <w:pStyle w:val="FP"/>
        <w:rPr>
          <w:i/>
          <w:iCs/>
          <w:lang w:eastAsia="en-US"/>
        </w:rPr>
      </w:pPr>
      <w:r w:rsidRPr="00BC1FF9">
        <w:rPr>
          <w:i/>
          <w:iCs/>
          <w:lang w:eastAsia="en-US"/>
        </w:rPr>
        <w:t>Huazhang (vivo) reply to Shubhranshu (Nokia), and no ok to directly go with current way forward and object r00 - r02</w:t>
      </w:r>
    </w:p>
    <w:p w14:paraId="3663FBA9" w14:textId="77777777" w:rsidR="00821264" w:rsidRPr="00BC1FF9" w:rsidRDefault="00821264" w:rsidP="00821264">
      <w:pPr>
        <w:pStyle w:val="FP"/>
        <w:rPr>
          <w:i/>
          <w:iCs/>
          <w:lang w:eastAsia="en-US"/>
        </w:rPr>
      </w:pPr>
      <w:r w:rsidRPr="00BC1FF9">
        <w:rPr>
          <w:i/>
          <w:iCs/>
          <w:lang w:eastAsia="en-US"/>
        </w:rPr>
        <w:t>Shubhranshu (Nokia) provides r03</w:t>
      </w:r>
    </w:p>
    <w:p w14:paraId="34BA5B30" w14:textId="77777777" w:rsidR="00821264" w:rsidRPr="00BC1FF9" w:rsidRDefault="00821264" w:rsidP="00821264">
      <w:pPr>
        <w:pStyle w:val="FP"/>
        <w:rPr>
          <w:i/>
          <w:iCs/>
          <w:lang w:eastAsia="en-US"/>
        </w:rPr>
      </w:pPr>
      <w:r w:rsidRPr="00BC1FF9">
        <w:rPr>
          <w:i/>
          <w:iCs/>
          <w:lang w:eastAsia="en-US"/>
        </w:rPr>
        <w:t>Svante (Sony) replies to comments on the edge indication</w:t>
      </w:r>
    </w:p>
    <w:p w14:paraId="6C48FD47" w14:textId="77777777" w:rsidR="00821264" w:rsidRPr="00BC1FF9" w:rsidRDefault="00821264" w:rsidP="00821264">
      <w:pPr>
        <w:pStyle w:val="FP"/>
        <w:rPr>
          <w:i/>
          <w:iCs/>
          <w:lang w:eastAsia="en-US"/>
        </w:rPr>
      </w:pPr>
      <w:r w:rsidRPr="00BC1FF9">
        <w:rPr>
          <w:i/>
          <w:iCs/>
          <w:lang w:eastAsia="en-US"/>
        </w:rPr>
        <w:t>Patrice (Huawei) proposes r04.</w:t>
      </w:r>
    </w:p>
    <w:p w14:paraId="47297984" w14:textId="77777777" w:rsidR="00821264" w:rsidRPr="00BC1FF9" w:rsidRDefault="00821264" w:rsidP="00821264">
      <w:pPr>
        <w:pStyle w:val="FP"/>
        <w:rPr>
          <w:i/>
          <w:iCs/>
          <w:lang w:eastAsia="en-US"/>
        </w:rPr>
      </w:pPr>
      <w:r w:rsidRPr="00BC1FF9">
        <w:rPr>
          <w:i/>
          <w:iCs/>
          <w:lang w:eastAsia="en-US"/>
        </w:rPr>
        <w:t>Mehrdad (Mediatek Inc.) comments</w:t>
      </w:r>
    </w:p>
    <w:p w14:paraId="1D278603" w14:textId="77777777" w:rsidR="00821264" w:rsidRPr="00BC1FF9" w:rsidRDefault="00821264" w:rsidP="00821264">
      <w:pPr>
        <w:pStyle w:val="FP"/>
        <w:rPr>
          <w:i/>
          <w:iCs/>
          <w:lang w:eastAsia="en-US"/>
        </w:rPr>
      </w:pPr>
      <w:r w:rsidRPr="00BC1FF9">
        <w:rPr>
          <w:i/>
          <w:iCs/>
          <w:lang w:eastAsia="en-US"/>
        </w:rPr>
        <w:t>Shubhranshu (Nokia) provides r05, objects to r04</w:t>
      </w:r>
    </w:p>
    <w:p w14:paraId="104CD864" w14:textId="77777777" w:rsidR="00821264" w:rsidRPr="00BC1FF9" w:rsidRDefault="00821264" w:rsidP="00821264">
      <w:pPr>
        <w:pStyle w:val="FP"/>
        <w:rPr>
          <w:i/>
          <w:iCs/>
          <w:lang w:eastAsia="en-US"/>
        </w:rPr>
      </w:pPr>
      <w:r w:rsidRPr="00BC1FF9">
        <w:rPr>
          <w:i/>
          <w:iCs/>
          <w:lang w:eastAsia="en-US"/>
        </w:rPr>
        <w:t>Dario (Qualcomm) comments and provides r06</w:t>
      </w:r>
    </w:p>
    <w:p w14:paraId="6F1629C0" w14:textId="77777777" w:rsidR="00821264" w:rsidRPr="00BC1FF9" w:rsidRDefault="00821264" w:rsidP="00821264">
      <w:pPr>
        <w:pStyle w:val="FP"/>
        <w:rPr>
          <w:i/>
          <w:iCs/>
          <w:lang w:eastAsia="en-US"/>
        </w:rPr>
      </w:pPr>
      <w:r w:rsidRPr="00BC1FF9">
        <w:rPr>
          <w:i/>
          <w:iCs/>
          <w:lang w:eastAsia="en-US"/>
        </w:rPr>
        <w:t>Mike (InterDigital) is ok with r05 and objects to r06</w:t>
      </w:r>
    </w:p>
    <w:p w14:paraId="404C9825" w14:textId="77777777" w:rsidR="00821264" w:rsidRPr="00BC1FF9" w:rsidRDefault="00821264" w:rsidP="00821264">
      <w:pPr>
        <w:pStyle w:val="FP"/>
        <w:rPr>
          <w:i/>
          <w:iCs/>
          <w:lang w:eastAsia="en-US"/>
        </w:rPr>
      </w:pPr>
      <w:r w:rsidRPr="00BC1FF9">
        <w:rPr>
          <w:i/>
          <w:iCs/>
          <w:lang w:eastAsia="en-US"/>
        </w:rPr>
        <w:t>Huazhang (vivo) only accept r06, object any other version</w:t>
      </w:r>
    </w:p>
    <w:p w14:paraId="5575A4C6" w14:textId="77777777" w:rsidR="00821264" w:rsidRPr="00BC1FF9" w:rsidRDefault="00821264" w:rsidP="00821264">
      <w:pPr>
        <w:pStyle w:val="FP"/>
        <w:rPr>
          <w:i/>
          <w:iCs/>
          <w:lang w:eastAsia="en-US"/>
        </w:rPr>
      </w:pPr>
      <w:r w:rsidRPr="00BC1FF9">
        <w:rPr>
          <w:i/>
          <w:iCs/>
          <w:lang w:eastAsia="en-US"/>
        </w:rPr>
        <w:t>Sudeep (Apple) agrees with Patrice's comments.</w:t>
      </w:r>
    </w:p>
    <w:p w14:paraId="1D3F17E6" w14:textId="77777777" w:rsidR="00821264" w:rsidRPr="00BC1FF9" w:rsidRDefault="00821264" w:rsidP="00821264">
      <w:pPr>
        <w:pStyle w:val="FP"/>
        <w:rPr>
          <w:i/>
          <w:iCs/>
          <w:lang w:eastAsia="en-US"/>
        </w:rPr>
      </w:pPr>
      <w:r w:rsidRPr="00BC1FF9">
        <w:rPr>
          <w:i/>
          <w:iCs/>
          <w:lang w:eastAsia="en-US"/>
        </w:rPr>
        <w:t>Mehrdad (Mediatek Inc.) is OK with r06. We object to the rest of revisions as we see very little value in it.</w:t>
      </w:r>
    </w:p>
    <w:p w14:paraId="18848F79" w14:textId="77777777" w:rsidR="00821264" w:rsidRPr="00BC1FF9" w:rsidRDefault="00821264" w:rsidP="00821264">
      <w:pPr>
        <w:pStyle w:val="FP"/>
        <w:rPr>
          <w:i/>
          <w:iCs/>
          <w:lang w:eastAsia="en-US"/>
        </w:rPr>
      </w:pPr>
      <w:r w:rsidRPr="00BC1FF9">
        <w:rPr>
          <w:i/>
          <w:iCs/>
          <w:lang w:eastAsia="en-US"/>
        </w:rPr>
        <w:t>Magnus (Ericsson) is ok with r05 or r04 not ok with r06</w:t>
      </w:r>
    </w:p>
    <w:p w14:paraId="3080E249" w14:textId="77777777" w:rsidR="00821264" w:rsidRPr="00BC1FF9" w:rsidRDefault="00821264" w:rsidP="00821264">
      <w:pPr>
        <w:pStyle w:val="FP"/>
        <w:rPr>
          <w:i/>
          <w:iCs/>
          <w:lang w:eastAsia="en-US"/>
        </w:rPr>
      </w:pPr>
      <w:r w:rsidRPr="00BC1FF9">
        <w:rPr>
          <w:i/>
          <w:iCs/>
          <w:lang w:eastAsia="en-US"/>
        </w:rPr>
        <w:t>Svante (Sony) ask question for clarification of r04 &amp; r05</w:t>
      </w:r>
    </w:p>
    <w:p w14:paraId="5B75CF61" w14:textId="77777777" w:rsidR="00821264" w:rsidRPr="00BC1FF9" w:rsidRDefault="00821264" w:rsidP="00821264">
      <w:pPr>
        <w:pStyle w:val="FP"/>
        <w:rPr>
          <w:i/>
          <w:iCs/>
          <w:lang w:eastAsia="en-US"/>
        </w:rPr>
      </w:pPr>
      <w:r w:rsidRPr="00BC1FF9">
        <w:rPr>
          <w:i/>
          <w:iCs/>
          <w:lang w:eastAsia="en-US"/>
        </w:rPr>
        <w:t>Dario (Qualcomm) replies.</w:t>
      </w:r>
    </w:p>
    <w:p w14:paraId="51A1934E" w14:textId="77777777" w:rsidR="00821264" w:rsidRPr="00BC1FF9" w:rsidRDefault="00821264" w:rsidP="00821264">
      <w:pPr>
        <w:pStyle w:val="FP"/>
        <w:rPr>
          <w:i/>
          <w:iCs/>
          <w:lang w:eastAsia="en-US"/>
        </w:rPr>
      </w:pPr>
      <w:r w:rsidRPr="00BC1FF9">
        <w:rPr>
          <w:i/>
          <w:iCs/>
          <w:lang w:eastAsia="en-US"/>
        </w:rPr>
        <w:t>Mike (InterDigital) replies</w:t>
      </w:r>
    </w:p>
    <w:p w14:paraId="3E9CF3B9" w14:textId="77777777" w:rsidR="00821264" w:rsidRPr="00BC1FF9" w:rsidRDefault="00821264" w:rsidP="00821264">
      <w:pPr>
        <w:pStyle w:val="FP"/>
        <w:rPr>
          <w:i/>
          <w:iCs/>
          <w:lang w:eastAsia="en-US"/>
        </w:rPr>
      </w:pPr>
      <w:r w:rsidRPr="00BC1FF9">
        <w:rPr>
          <w:i/>
          <w:iCs/>
          <w:lang w:eastAsia="en-US"/>
        </w:rPr>
        <w:t>Svante (Sony) provide r07 based on r06 with Sony as supporting company</w:t>
      </w:r>
    </w:p>
    <w:p w14:paraId="263ED8A0" w14:textId="77777777" w:rsidR="00821264" w:rsidRPr="00BC1FF9" w:rsidRDefault="00821264" w:rsidP="00821264">
      <w:pPr>
        <w:pStyle w:val="FP"/>
        <w:rPr>
          <w:i/>
          <w:iCs/>
          <w:lang w:eastAsia="en-US"/>
        </w:rPr>
      </w:pPr>
      <w:r w:rsidRPr="00BC1FF9">
        <w:rPr>
          <w:i/>
          <w:iCs/>
          <w:lang w:eastAsia="en-US"/>
        </w:rPr>
        <w:t>Mike (InterDigital) objects to r07 and replies to Svante (Sony)</w:t>
      </w:r>
    </w:p>
    <w:p w14:paraId="5409327D" w14:textId="77777777" w:rsidR="00821264" w:rsidRPr="00BC1FF9" w:rsidRDefault="00821264" w:rsidP="00821264">
      <w:pPr>
        <w:pStyle w:val="FP"/>
        <w:rPr>
          <w:i/>
          <w:iCs/>
          <w:lang w:eastAsia="en-US"/>
        </w:rPr>
      </w:pPr>
      <w:r w:rsidRPr="00BC1FF9">
        <w:rPr>
          <w:i/>
          <w:iCs/>
          <w:lang w:eastAsia="en-US"/>
        </w:rPr>
        <w:t>==== Revisions Deadline ====</w:t>
      </w:r>
    </w:p>
    <w:p w14:paraId="7FE2C05F" w14:textId="77777777" w:rsidR="00821264" w:rsidRPr="00BC1FF9" w:rsidRDefault="00821264" w:rsidP="00821264">
      <w:pPr>
        <w:pStyle w:val="FP"/>
        <w:rPr>
          <w:i/>
          <w:iCs/>
          <w:lang w:eastAsia="en-US"/>
        </w:rPr>
      </w:pPr>
      <w:r w:rsidRPr="00BC1FF9">
        <w:rPr>
          <w:i/>
          <w:iCs/>
          <w:lang w:eastAsia="en-US"/>
        </w:rPr>
        <w:t>Hyesung (Samsung) is fine with r05, but not ok with r06 and r07</w:t>
      </w:r>
    </w:p>
    <w:p w14:paraId="38FAE9FC" w14:textId="77777777" w:rsidR="00821264" w:rsidRPr="00BC1FF9" w:rsidRDefault="00821264" w:rsidP="00821264">
      <w:pPr>
        <w:pStyle w:val="FP"/>
        <w:rPr>
          <w:i/>
          <w:iCs/>
          <w:lang w:eastAsia="en-US"/>
        </w:rPr>
      </w:pPr>
      <w:r w:rsidRPr="00BC1FF9">
        <w:rPr>
          <w:i/>
          <w:iCs/>
          <w:lang w:eastAsia="en-US"/>
        </w:rPr>
        <w:t>Huazhang (vivo) only agree with r06 and r07, object any other version.</w:t>
      </w:r>
    </w:p>
    <w:p w14:paraId="0CEF2A90" w14:textId="77777777" w:rsidR="00821264" w:rsidRPr="00BC1FF9" w:rsidRDefault="00821264" w:rsidP="00821264">
      <w:pPr>
        <w:pStyle w:val="FP"/>
        <w:rPr>
          <w:i/>
          <w:iCs/>
          <w:lang w:eastAsia="en-US"/>
        </w:rPr>
      </w:pPr>
      <w:r w:rsidRPr="00BC1FF9">
        <w:rPr>
          <w:i/>
          <w:iCs/>
          <w:lang w:eastAsia="en-US"/>
        </w:rPr>
        <w:t>And the design of indication doesn't bring any benefit to UE, and no normative work should do.</w:t>
      </w:r>
    </w:p>
    <w:p w14:paraId="4E408AC3" w14:textId="77777777" w:rsidR="00821264" w:rsidRPr="00BC1FF9" w:rsidRDefault="00821264" w:rsidP="00821264">
      <w:pPr>
        <w:pStyle w:val="FP"/>
        <w:rPr>
          <w:i/>
          <w:iCs/>
          <w:lang w:eastAsia="en-US"/>
        </w:rPr>
      </w:pPr>
      <w:r w:rsidRPr="00BC1FF9">
        <w:rPr>
          <w:i/>
          <w:iCs/>
          <w:lang w:eastAsia="en-US"/>
        </w:rPr>
        <w:t>Shubhranshu (Nokia) prefers r05</w:t>
      </w:r>
    </w:p>
    <w:p w14:paraId="1D183A60" w14:textId="77777777" w:rsidR="00821264" w:rsidRPr="00BC1FF9" w:rsidRDefault="00821264" w:rsidP="00821264">
      <w:pPr>
        <w:pStyle w:val="FP"/>
        <w:rPr>
          <w:i/>
          <w:iCs/>
          <w:lang w:eastAsia="en-US"/>
        </w:rPr>
      </w:pPr>
      <w:r w:rsidRPr="00BC1FF9">
        <w:rPr>
          <w:i/>
          <w:iCs/>
          <w:lang w:eastAsia="en-US"/>
        </w:rPr>
        <w:t>Magnus (Ericsson) ok with SoH</w:t>
      </w:r>
    </w:p>
    <w:p w14:paraId="45843F0E" w14:textId="77777777" w:rsidR="00821264" w:rsidRPr="00BC1FF9" w:rsidRDefault="00821264" w:rsidP="00821264">
      <w:pPr>
        <w:pStyle w:val="FP"/>
        <w:rPr>
          <w:i/>
          <w:iCs/>
          <w:lang w:eastAsia="en-US"/>
        </w:rPr>
      </w:pPr>
      <w:r w:rsidRPr="00BC1FF9">
        <w:rPr>
          <w:i/>
          <w:iCs/>
          <w:lang w:eastAsia="en-US"/>
        </w:rPr>
        <w:t>Patrice (Huawei, rapporteur) comments on the SoH for KI#6.</w:t>
      </w:r>
    </w:p>
    <w:p w14:paraId="7D73CF2E" w14:textId="77777777" w:rsidR="00821264" w:rsidRPr="00BC1FF9" w:rsidRDefault="00821264" w:rsidP="00821264">
      <w:pPr>
        <w:pStyle w:val="FP"/>
        <w:rPr>
          <w:i/>
          <w:iCs/>
          <w:lang w:eastAsia="en-US"/>
        </w:rPr>
      </w:pPr>
      <w:r w:rsidRPr="00BC1FF9">
        <w:rPr>
          <w:i/>
          <w:iCs/>
          <w:lang w:eastAsia="en-US"/>
        </w:rPr>
        <w:t>Patrice (Huawei, rapporteur) tries to see how we can work further to address the concerns based on r04.</w:t>
      </w:r>
    </w:p>
    <w:p w14:paraId="5EE00268" w14:textId="77777777" w:rsidR="00821264" w:rsidRPr="00BC1FF9" w:rsidRDefault="00821264" w:rsidP="00821264">
      <w:pPr>
        <w:pStyle w:val="FP"/>
        <w:rPr>
          <w:i/>
          <w:iCs/>
          <w:lang w:eastAsia="en-US"/>
        </w:rPr>
      </w:pPr>
      <w:r w:rsidRPr="00BC1FF9">
        <w:rPr>
          <w:i/>
          <w:iCs/>
          <w:lang w:eastAsia="en-US"/>
        </w:rPr>
        <w:t>Svante (Sony) prefers r07 but will not object to r04/r05</w:t>
      </w:r>
    </w:p>
    <w:p w14:paraId="52C942CC" w14:textId="77777777" w:rsidR="00821264" w:rsidRPr="00BC1FF9" w:rsidRDefault="00821264" w:rsidP="00821264">
      <w:pPr>
        <w:pStyle w:val="FP"/>
        <w:rPr>
          <w:i/>
          <w:iCs/>
          <w:lang w:eastAsia="en-US"/>
        </w:rPr>
      </w:pPr>
      <w:r w:rsidRPr="00BC1FF9">
        <w:rPr>
          <w:i/>
          <w:iCs/>
          <w:lang w:eastAsia="en-US"/>
        </w:rPr>
        <w:t>==== Final Deadline ====</w:t>
      </w:r>
    </w:p>
    <w:p w14:paraId="0E145EFC" w14:textId="77777777" w:rsidR="00821264" w:rsidRPr="00BC1FF9" w:rsidRDefault="00821264" w:rsidP="00821264">
      <w:pPr>
        <w:pStyle w:val="FP"/>
        <w:rPr>
          <w:i/>
          <w:iCs/>
          <w:lang w:eastAsia="en-US"/>
        </w:rPr>
      </w:pPr>
      <w:r w:rsidRPr="00BC1FF9">
        <w:rPr>
          <w:i/>
          <w:iCs/>
          <w:lang w:eastAsia="en-US"/>
        </w:rPr>
        <w:t>Mehrdad (Mediatek Inc.) replies to Huawei, rapporteur.</w:t>
      </w:r>
    </w:p>
    <w:p w14:paraId="3E8C98FA" w14:textId="77777777" w:rsidR="00821264" w:rsidRDefault="00821264" w:rsidP="00821264">
      <w:pPr>
        <w:pStyle w:val="FP"/>
        <w:rPr>
          <w:i/>
          <w:iCs/>
          <w:lang w:eastAsia="en-US"/>
        </w:rPr>
      </w:pPr>
      <w:r w:rsidRPr="00BC1FF9">
        <w:rPr>
          <w:i/>
          <w:iCs/>
          <w:lang w:eastAsia="en-US"/>
        </w:rPr>
        <w:t>Sudeep (Apple) adds comments.</w:t>
      </w:r>
    </w:p>
    <w:p w14:paraId="32D587D6" w14:textId="77777777" w:rsidR="00821264" w:rsidRPr="004C2DDB" w:rsidRDefault="00821264" w:rsidP="00821264">
      <w:pPr>
        <w:pStyle w:val="FP"/>
        <w:rPr>
          <w:i/>
          <w:iCs/>
          <w:lang w:eastAsia="en-US"/>
        </w:rPr>
      </w:pPr>
    </w:p>
    <w:p w14:paraId="44C8EE7D" w14:textId="77777777" w:rsidR="00821264" w:rsidRPr="004C2DDB" w:rsidRDefault="00821264" w:rsidP="00821264">
      <w:pPr>
        <w:keepNext/>
        <w:rPr>
          <w:b/>
          <w:bCs/>
          <w:lang w:eastAsia="en-US"/>
        </w:rPr>
      </w:pPr>
      <w:r w:rsidRPr="004C2DDB">
        <w:rPr>
          <w:b/>
          <w:bCs/>
          <w:lang w:eastAsia="en-US"/>
        </w:rPr>
        <w:t>Discussion and conclusion:</w:t>
      </w:r>
    </w:p>
    <w:p w14:paraId="6B7211C4" w14:textId="4FED09C8" w:rsidR="00821264" w:rsidRDefault="00821264" w:rsidP="00821264">
      <w:pPr>
        <w:rPr>
          <w:lang w:eastAsia="en-US"/>
        </w:rPr>
      </w:pPr>
      <w:r>
        <w:rPr>
          <w:lang w:eastAsia="en-US"/>
        </w:rPr>
        <w:t>r04 was considered. A show of hands was held.</w:t>
      </w:r>
    </w:p>
    <w:p w14:paraId="3C6F0EF6" w14:textId="7A08059C" w:rsidR="00821264" w:rsidRDefault="00821264" w:rsidP="00821264">
      <w:pPr>
        <w:rPr>
          <w:lang w:eastAsia="en-US"/>
        </w:rPr>
      </w:pPr>
      <w:r>
        <w:rPr>
          <w:lang w:eastAsia="en-US"/>
        </w:rPr>
        <w:t>Support for r04:</w:t>
      </w:r>
      <w:r>
        <w:rPr>
          <w:lang w:eastAsia="en-US"/>
        </w:rPr>
        <w:tab/>
        <w:t>5</w:t>
      </w:r>
    </w:p>
    <w:p w14:paraId="20CC1F25" w14:textId="5AAC4B76" w:rsidR="00821264" w:rsidRDefault="00821264" w:rsidP="00821264">
      <w:pPr>
        <w:rPr>
          <w:lang w:eastAsia="en-US"/>
        </w:rPr>
      </w:pPr>
      <w:r>
        <w:rPr>
          <w:lang w:eastAsia="en-US"/>
        </w:rPr>
        <w:t>Objections:</w:t>
      </w:r>
      <w:r>
        <w:rPr>
          <w:lang w:eastAsia="en-US"/>
        </w:rPr>
        <w:tab/>
      </w:r>
      <w:r>
        <w:rPr>
          <w:lang w:eastAsia="en-US"/>
        </w:rPr>
        <w:tab/>
      </w:r>
      <w:r>
        <w:rPr>
          <w:lang w:eastAsia="en-US"/>
        </w:rPr>
        <w:tab/>
        <w:t>3</w:t>
      </w:r>
    </w:p>
    <w:p w14:paraId="1ED7C443" w14:textId="539D1BD7" w:rsidR="00821264" w:rsidRDefault="00821264" w:rsidP="00821264">
      <w:pPr>
        <w:rPr>
          <w:lang w:eastAsia="en-US"/>
        </w:rPr>
      </w:pPr>
      <w:r>
        <w:rPr>
          <w:lang w:eastAsia="en-US"/>
        </w:rPr>
        <w:t xml:space="preserve">This was then </w:t>
      </w:r>
      <w:r w:rsidRPr="00821264">
        <w:rPr>
          <w:color w:val="FF0000"/>
          <w:lang w:eastAsia="en-US"/>
        </w:rPr>
        <w:t>postponed</w:t>
      </w:r>
      <w:r>
        <w:rPr>
          <w:lang w:eastAsia="en-US"/>
        </w:rPr>
        <w:t>.</w:t>
      </w:r>
    </w:p>
    <w:p w14:paraId="4D41ED4F" w14:textId="77777777" w:rsidR="00821264" w:rsidRDefault="00821264" w:rsidP="00821264">
      <w:pPr>
        <w:rPr>
          <w:lang w:eastAsia="en-US"/>
        </w:rPr>
      </w:pPr>
    </w:p>
    <w:p w14:paraId="2354D592" w14:textId="77777777" w:rsidR="00821264" w:rsidRDefault="00821264" w:rsidP="00821264">
      <w:pPr>
        <w:keepNext/>
        <w:pBdr>
          <w:top w:val="single" w:sz="4" w:space="1" w:color="auto"/>
        </w:pBdr>
        <w:rPr>
          <w:lang w:eastAsia="en-US"/>
        </w:rPr>
      </w:pPr>
      <w:r w:rsidRPr="004C2DDB">
        <w:rPr>
          <w:color w:val="0000FF"/>
          <w:lang w:eastAsia="en-US"/>
        </w:rPr>
        <w:t>S2-2208265</w:t>
      </w:r>
      <w:r>
        <w:rPr>
          <w:lang w:eastAsia="en-US"/>
        </w:rPr>
        <w:t xml:space="preserve"> (P-CR) KI#5, Conclusion updates . (Source: Ericsson)</w:t>
      </w:r>
    </w:p>
    <w:p w14:paraId="08921031" w14:textId="77777777" w:rsidR="00821264" w:rsidRPr="004C2DDB" w:rsidRDefault="00821264" w:rsidP="00821264">
      <w:pPr>
        <w:pStyle w:val="FP"/>
        <w:rPr>
          <w:b/>
          <w:bCs/>
          <w:i/>
          <w:iCs/>
          <w:lang w:eastAsia="en-US"/>
        </w:rPr>
      </w:pPr>
      <w:r w:rsidRPr="004C2DDB">
        <w:rPr>
          <w:b/>
          <w:bCs/>
          <w:i/>
          <w:iCs/>
          <w:lang w:eastAsia="en-US"/>
        </w:rPr>
        <w:t>e-mail comments:</w:t>
      </w:r>
    </w:p>
    <w:p w14:paraId="6683EC95" w14:textId="77777777" w:rsidR="00821264" w:rsidRPr="00BC1FF9" w:rsidRDefault="00821264" w:rsidP="00821264">
      <w:pPr>
        <w:pStyle w:val="FP"/>
        <w:rPr>
          <w:i/>
          <w:iCs/>
          <w:lang w:eastAsia="en-US"/>
        </w:rPr>
      </w:pPr>
      <w:r w:rsidRPr="00BC1FF9">
        <w:rPr>
          <w:i/>
          <w:iCs/>
          <w:lang w:eastAsia="en-US"/>
        </w:rPr>
        <w:t>Zhenhua (vivo) provides r01.</w:t>
      </w:r>
    </w:p>
    <w:p w14:paraId="6E180697" w14:textId="77777777" w:rsidR="00821264" w:rsidRPr="00BC1FF9" w:rsidRDefault="00821264" w:rsidP="00821264">
      <w:pPr>
        <w:pStyle w:val="FP"/>
        <w:rPr>
          <w:i/>
          <w:iCs/>
          <w:lang w:eastAsia="en-US"/>
        </w:rPr>
      </w:pPr>
      <w:r w:rsidRPr="00BC1FF9">
        <w:rPr>
          <w:i/>
          <w:iCs/>
          <w:lang w:eastAsia="en-US"/>
        </w:rPr>
        <w:t>Pallab (Nokia) comments on r01.</w:t>
      </w:r>
    </w:p>
    <w:p w14:paraId="2AC1AF5D" w14:textId="77777777" w:rsidR="00821264" w:rsidRPr="00BC1FF9" w:rsidRDefault="00821264" w:rsidP="00821264">
      <w:pPr>
        <w:pStyle w:val="FP"/>
        <w:rPr>
          <w:i/>
          <w:iCs/>
          <w:lang w:eastAsia="en-US"/>
        </w:rPr>
      </w:pPr>
      <w:r w:rsidRPr="00BC1FF9">
        <w:rPr>
          <w:i/>
          <w:iCs/>
          <w:lang w:eastAsia="en-US"/>
        </w:rPr>
        <w:t>Qian (Ericsson) provides r02 and comments.</w:t>
      </w:r>
    </w:p>
    <w:p w14:paraId="63715AD3" w14:textId="77777777" w:rsidR="00821264" w:rsidRPr="00BC1FF9" w:rsidRDefault="00821264" w:rsidP="00821264">
      <w:pPr>
        <w:pStyle w:val="FP"/>
        <w:rPr>
          <w:i/>
          <w:iCs/>
          <w:lang w:eastAsia="en-US"/>
        </w:rPr>
      </w:pPr>
      <w:r w:rsidRPr="00BC1FF9">
        <w:rPr>
          <w:i/>
          <w:iCs/>
          <w:lang w:eastAsia="en-US"/>
        </w:rPr>
        <w:t>Zhenhua (vivo) replies to Pallab (Nokia)</w:t>
      </w:r>
    </w:p>
    <w:p w14:paraId="0EB63AE7" w14:textId="77777777" w:rsidR="00821264" w:rsidRPr="00BC1FF9" w:rsidRDefault="00821264" w:rsidP="00821264">
      <w:pPr>
        <w:pStyle w:val="FP"/>
        <w:rPr>
          <w:i/>
          <w:iCs/>
          <w:lang w:eastAsia="en-US"/>
        </w:rPr>
      </w:pPr>
      <w:r w:rsidRPr="00BC1FF9">
        <w:rPr>
          <w:i/>
          <w:iCs/>
          <w:lang w:eastAsia="en-US"/>
        </w:rPr>
        <w:t>Jianning (Xiaomi) provide comment</w:t>
      </w:r>
    </w:p>
    <w:p w14:paraId="7FFE791F" w14:textId="77777777" w:rsidR="00821264" w:rsidRPr="00BC1FF9" w:rsidRDefault="00821264" w:rsidP="00821264">
      <w:pPr>
        <w:pStyle w:val="FP"/>
        <w:rPr>
          <w:i/>
          <w:iCs/>
          <w:lang w:eastAsia="en-US"/>
        </w:rPr>
      </w:pPr>
      <w:r w:rsidRPr="00BC1FF9">
        <w:rPr>
          <w:i/>
          <w:iCs/>
          <w:lang w:eastAsia="en-US"/>
        </w:rPr>
        <w:t>Marco (Huawei) provide r03</w:t>
      </w:r>
    </w:p>
    <w:p w14:paraId="607985DB" w14:textId="77777777" w:rsidR="00821264" w:rsidRPr="00BC1FF9" w:rsidRDefault="00821264" w:rsidP="00821264">
      <w:pPr>
        <w:pStyle w:val="FP"/>
        <w:rPr>
          <w:i/>
          <w:iCs/>
          <w:lang w:eastAsia="en-US"/>
        </w:rPr>
      </w:pPr>
      <w:r w:rsidRPr="00BC1FF9">
        <w:rPr>
          <w:i/>
          <w:iCs/>
          <w:lang w:eastAsia="en-US"/>
        </w:rPr>
        <w:t>Serge (T-Mobile USA) objects to r02 and r03, accepts r01</w:t>
      </w:r>
    </w:p>
    <w:p w14:paraId="31111C78" w14:textId="77777777" w:rsidR="00821264" w:rsidRPr="00BC1FF9" w:rsidRDefault="00821264" w:rsidP="00821264">
      <w:pPr>
        <w:pStyle w:val="FP"/>
        <w:rPr>
          <w:i/>
          <w:iCs/>
          <w:lang w:eastAsia="en-US"/>
        </w:rPr>
      </w:pPr>
      <w:r w:rsidRPr="00BC1FF9">
        <w:rPr>
          <w:i/>
          <w:iCs/>
          <w:lang w:eastAsia="en-US"/>
        </w:rPr>
        <w:t>Zhenhua (vivo) provides r04 to reinstate bullet 3</w:t>
      </w:r>
    </w:p>
    <w:p w14:paraId="787DEF5F" w14:textId="77777777" w:rsidR="00821264" w:rsidRPr="00BC1FF9" w:rsidRDefault="00821264" w:rsidP="00821264">
      <w:pPr>
        <w:pStyle w:val="FP"/>
        <w:rPr>
          <w:i/>
          <w:iCs/>
          <w:lang w:eastAsia="en-US"/>
        </w:rPr>
      </w:pPr>
      <w:r w:rsidRPr="00BC1FF9">
        <w:rPr>
          <w:i/>
          <w:iCs/>
          <w:lang w:eastAsia="en-US"/>
        </w:rPr>
        <w:t>Pallab (Nokia) objects r04.</w:t>
      </w:r>
    </w:p>
    <w:p w14:paraId="1255102B" w14:textId="77777777" w:rsidR="00821264" w:rsidRPr="00BC1FF9" w:rsidRDefault="00821264" w:rsidP="00821264">
      <w:pPr>
        <w:pStyle w:val="FP"/>
        <w:rPr>
          <w:i/>
          <w:iCs/>
          <w:lang w:eastAsia="en-US"/>
        </w:rPr>
      </w:pPr>
      <w:r w:rsidRPr="00BC1FF9">
        <w:rPr>
          <w:i/>
          <w:iCs/>
          <w:lang w:eastAsia="en-US"/>
        </w:rPr>
        <w:t>Serge (T-Mobile USA) is ok with rev04</w:t>
      </w:r>
    </w:p>
    <w:p w14:paraId="6459F073" w14:textId="77777777" w:rsidR="00821264" w:rsidRPr="00BC1FF9" w:rsidRDefault="00821264" w:rsidP="00821264">
      <w:pPr>
        <w:pStyle w:val="FP"/>
        <w:rPr>
          <w:i/>
          <w:iCs/>
          <w:lang w:eastAsia="en-US"/>
        </w:rPr>
      </w:pPr>
      <w:r w:rsidRPr="00BC1FF9">
        <w:rPr>
          <w:i/>
          <w:iCs/>
          <w:lang w:eastAsia="en-US"/>
        </w:rPr>
        <w:t>Zhenhua (vivo) asks question to Pallab (Nokia) and Serge (T-Mobile USA) and provide r05.</w:t>
      </w:r>
    </w:p>
    <w:p w14:paraId="696A59C5" w14:textId="77777777" w:rsidR="00821264" w:rsidRPr="00BC1FF9" w:rsidRDefault="00821264" w:rsidP="00821264">
      <w:pPr>
        <w:pStyle w:val="FP"/>
        <w:rPr>
          <w:i/>
          <w:iCs/>
          <w:lang w:eastAsia="en-US"/>
        </w:rPr>
      </w:pPr>
      <w:r w:rsidRPr="00BC1FF9">
        <w:rPr>
          <w:i/>
          <w:iCs/>
          <w:lang w:eastAsia="en-US"/>
        </w:rPr>
        <w:t>Pallab (Nokia) is OK to keep only PEGC as proposed in r05.</w:t>
      </w:r>
    </w:p>
    <w:p w14:paraId="3002CD48" w14:textId="77777777" w:rsidR="00821264" w:rsidRPr="00BC1FF9" w:rsidRDefault="00821264" w:rsidP="00821264">
      <w:pPr>
        <w:pStyle w:val="FP"/>
        <w:rPr>
          <w:i/>
          <w:iCs/>
          <w:lang w:eastAsia="en-US"/>
        </w:rPr>
      </w:pPr>
      <w:r w:rsidRPr="00BC1FF9">
        <w:rPr>
          <w:i/>
          <w:iCs/>
          <w:lang w:eastAsia="en-US"/>
        </w:rPr>
        <w:t>Marco (Huawei) r05 may be fine. Ask clarification</w:t>
      </w:r>
    </w:p>
    <w:p w14:paraId="768A2084" w14:textId="77777777" w:rsidR="00821264" w:rsidRPr="00BC1FF9" w:rsidRDefault="00821264" w:rsidP="00821264">
      <w:pPr>
        <w:pStyle w:val="FP"/>
        <w:rPr>
          <w:i/>
          <w:iCs/>
          <w:lang w:eastAsia="en-US"/>
        </w:rPr>
      </w:pPr>
      <w:r w:rsidRPr="00BC1FF9">
        <w:rPr>
          <w:i/>
          <w:iCs/>
          <w:lang w:eastAsia="en-US"/>
        </w:rPr>
        <w:t>Zhenhua (vivo) replies to Marco (Huawei)</w:t>
      </w:r>
    </w:p>
    <w:p w14:paraId="2C0E4E3B" w14:textId="77777777" w:rsidR="00821264" w:rsidRPr="00BC1FF9" w:rsidRDefault="00821264" w:rsidP="00821264">
      <w:pPr>
        <w:pStyle w:val="FP"/>
        <w:rPr>
          <w:i/>
          <w:iCs/>
          <w:lang w:eastAsia="en-US"/>
        </w:rPr>
      </w:pPr>
      <w:r w:rsidRPr="00BC1FF9">
        <w:rPr>
          <w:i/>
          <w:iCs/>
          <w:lang w:eastAsia="en-US"/>
        </w:rPr>
        <w:t>Marco (Huawei) replies</w:t>
      </w:r>
    </w:p>
    <w:p w14:paraId="3BDC0506" w14:textId="77777777" w:rsidR="00821264" w:rsidRPr="00BC1FF9" w:rsidRDefault="00821264" w:rsidP="00821264">
      <w:pPr>
        <w:pStyle w:val="FP"/>
        <w:rPr>
          <w:i/>
          <w:iCs/>
          <w:lang w:eastAsia="en-US"/>
        </w:rPr>
      </w:pPr>
      <w:r w:rsidRPr="00BC1FF9">
        <w:rPr>
          <w:i/>
          <w:iCs/>
          <w:lang w:eastAsia="en-US"/>
        </w:rPr>
        <w:t>Qian (Ericsson) provides comments</w:t>
      </w:r>
    </w:p>
    <w:p w14:paraId="02B99DFC" w14:textId="77777777" w:rsidR="00821264" w:rsidRPr="00BC1FF9" w:rsidRDefault="00821264" w:rsidP="00821264">
      <w:pPr>
        <w:pStyle w:val="FP"/>
        <w:rPr>
          <w:i/>
          <w:iCs/>
          <w:lang w:eastAsia="en-US"/>
        </w:rPr>
      </w:pPr>
      <w:r w:rsidRPr="00BC1FF9">
        <w:rPr>
          <w:i/>
          <w:iCs/>
          <w:lang w:eastAsia="en-US"/>
        </w:rPr>
        <w:t>==== Revisions Deadline ====</w:t>
      </w:r>
    </w:p>
    <w:p w14:paraId="25EE881E" w14:textId="77777777" w:rsidR="00821264" w:rsidRPr="00BC1FF9" w:rsidRDefault="00821264" w:rsidP="00821264">
      <w:pPr>
        <w:pStyle w:val="FP"/>
        <w:rPr>
          <w:i/>
          <w:iCs/>
          <w:lang w:eastAsia="en-US"/>
        </w:rPr>
      </w:pPr>
      <w:r w:rsidRPr="00BC1FF9">
        <w:rPr>
          <w:i/>
          <w:iCs/>
          <w:lang w:eastAsia="en-US"/>
        </w:rPr>
        <w:t>Jianning (Xiaomi) provide commemt</w:t>
      </w:r>
    </w:p>
    <w:p w14:paraId="4AE8A9E3" w14:textId="77777777" w:rsidR="00821264" w:rsidRPr="00BC1FF9" w:rsidRDefault="00821264" w:rsidP="00821264">
      <w:pPr>
        <w:pStyle w:val="FP"/>
        <w:rPr>
          <w:i/>
          <w:iCs/>
          <w:lang w:eastAsia="en-US"/>
        </w:rPr>
      </w:pPr>
      <w:r w:rsidRPr="00BC1FF9">
        <w:rPr>
          <w:i/>
          <w:iCs/>
          <w:lang w:eastAsia="en-US"/>
        </w:rPr>
        <w:t>Marco (Huawei) r05 should be revised based on SoH</w:t>
      </w:r>
    </w:p>
    <w:p w14:paraId="5ACA42C7" w14:textId="77777777" w:rsidR="00821264" w:rsidRPr="00BC1FF9" w:rsidRDefault="00821264" w:rsidP="00821264">
      <w:pPr>
        <w:pStyle w:val="FP"/>
        <w:rPr>
          <w:i/>
          <w:iCs/>
          <w:lang w:eastAsia="en-US"/>
        </w:rPr>
      </w:pPr>
      <w:r w:rsidRPr="00BC1FF9">
        <w:rPr>
          <w:i/>
          <w:iCs/>
          <w:lang w:eastAsia="en-US"/>
        </w:rPr>
        <w:t>==== Final Deadline ====</w:t>
      </w:r>
    </w:p>
    <w:p w14:paraId="1C70B9EA" w14:textId="77777777" w:rsidR="00821264" w:rsidRPr="00BC1FF9" w:rsidRDefault="00821264" w:rsidP="00821264">
      <w:pPr>
        <w:pStyle w:val="FP"/>
        <w:rPr>
          <w:i/>
          <w:iCs/>
          <w:lang w:eastAsia="en-US"/>
        </w:rPr>
      </w:pPr>
      <w:r w:rsidRPr="00BC1FF9">
        <w:rPr>
          <w:i/>
          <w:iCs/>
          <w:lang w:eastAsia="en-US"/>
        </w:rPr>
        <w:t>Pallab (Nokia) requests rapporteur to provide revision of r05 based on discussions in SoH of CC#2 for further consideration and agreement</w:t>
      </w:r>
    </w:p>
    <w:p w14:paraId="2B9915E2" w14:textId="77777777" w:rsidR="00821264" w:rsidRPr="00BC1FF9" w:rsidRDefault="00821264" w:rsidP="00821264">
      <w:pPr>
        <w:pStyle w:val="FP"/>
        <w:rPr>
          <w:i/>
          <w:iCs/>
          <w:lang w:eastAsia="en-US"/>
        </w:rPr>
      </w:pPr>
      <w:r w:rsidRPr="00BC1FF9">
        <w:rPr>
          <w:i/>
          <w:iCs/>
          <w:lang w:eastAsia="en-US"/>
        </w:rPr>
        <w:t>Saad (interdigital) replies to Nokia</w:t>
      </w:r>
    </w:p>
    <w:p w14:paraId="2AE94AB5" w14:textId="77777777" w:rsidR="00821264" w:rsidRPr="00BC1FF9" w:rsidRDefault="00821264" w:rsidP="00821264">
      <w:pPr>
        <w:pStyle w:val="FP"/>
        <w:rPr>
          <w:i/>
          <w:iCs/>
          <w:lang w:eastAsia="en-US"/>
        </w:rPr>
      </w:pPr>
      <w:r w:rsidRPr="00BC1FF9">
        <w:rPr>
          <w:i/>
          <w:iCs/>
          <w:lang w:eastAsia="en-US"/>
        </w:rPr>
        <w:t>Pallab (Nokia) responds to Saad (interdigital). Proposes to approve r05+ NOTE below</w:t>
      </w:r>
    </w:p>
    <w:p w14:paraId="52E3BFCB" w14:textId="77777777" w:rsidR="00821264" w:rsidRPr="00BC1FF9" w:rsidRDefault="00821264" w:rsidP="00821264">
      <w:pPr>
        <w:pStyle w:val="FP"/>
        <w:rPr>
          <w:i/>
          <w:iCs/>
          <w:lang w:eastAsia="en-US"/>
        </w:rPr>
      </w:pPr>
      <w:r w:rsidRPr="00BC1FF9">
        <w:rPr>
          <w:i/>
          <w:iCs/>
          <w:lang w:eastAsia="en-US"/>
        </w:rPr>
        <w:t>NOTE: Whether PEMC UE needs a specific 5G subscription will be decided during normative phase</w:t>
      </w:r>
    </w:p>
    <w:p w14:paraId="0641B7E0" w14:textId="77777777" w:rsidR="00821264" w:rsidRPr="00BC1FF9" w:rsidRDefault="00821264" w:rsidP="00821264">
      <w:pPr>
        <w:pStyle w:val="FP"/>
        <w:rPr>
          <w:i/>
          <w:iCs/>
          <w:lang w:eastAsia="en-US"/>
        </w:rPr>
      </w:pPr>
      <w:r w:rsidRPr="00BC1FF9">
        <w:rPr>
          <w:i/>
          <w:iCs/>
          <w:lang w:eastAsia="en-US"/>
        </w:rPr>
        <w:lastRenderedPageBreak/>
        <w:t>Pallab (Nokia) responds to Saad (interdigital). Proposes to approve r05+ NOTE below</w:t>
      </w:r>
    </w:p>
    <w:p w14:paraId="2237B9C9" w14:textId="77777777" w:rsidR="00821264" w:rsidRPr="00BC1FF9" w:rsidRDefault="00821264" w:rsidP="00821264">
      <w:pPr>
        <w:pStyle w:val="FP"/>
        <w:rPr>
          <w:i/>
          <w:iCs/>
          <w:lang w:eastAsia="en-US"/>
        </w:rPr>
      </w:pPr>
      <w:r w:rsidRPr="00BC1FF9">
        <w:rPr>
          <w:i/>
          <w:iCs/>
          <w:lang w:eastAsia="en-US"/>
        </w:rPr>
        <w:t>NOTE: Whether PEMC UE needs a specific 5G subscription will be decided during normative phase</w:t>
      </w:r>
    </w:p>
    <w:p w14:paraId="4EDF0A58" w14:textId="77777777" w:rsidR="00821264" w:rsidRPr="00BC1FF9" w:rsidRDefault="00821264" w:rsidP="00821264">
      <w:pPr>
        <w:pStyle w:val="FP"/>
        <w:rPr>
          <w:i/>
          <w:iCs/>
          <w:lang w:eastAsia="en-US"/>
        </w:rPr>
      </w:pPr>
      <w:r w:rsidRPr="00BC1FF9">
        <w:rPr>
          <w:i/>
          <w:iCs/>
          <w:lang w:eastAsia="en-US"/>
        </w:rPr>
        <w:t>Pallab (Nokia) responds to Saad (interdigital). Proposes to approve r05+ NOTE below</w:t>
      </w:r>
    </w:p>
    <w:p w14:paraId="5D9C9FE5" w14:textId="77777777" w:rsidR="00821264" w:rsidRPr="00BC1FF9" w:rsidRDefault="00821264" w:rsidP="00821264">
      <w:pPr>
        <w:pStyle w:val="FP"/>
        <w:rPr>
          <w:i/>
          <w:iCs/>
          <w:lang w:eastAsia="en-US"/>
        </w:rPr>
      </w:pPr>
      <w:r w:rsidRPr="00BC1FF9">
        <w:rPr>
          <w:i/>
          <w:iCs/>
          <w:lang w:eastAsia="en-US"/>
        </w:rPr>
        <w:t>NOTE: Whether PEMC UE needs a specific 5G subscription will be decided during normative phase</w:t>
      </w:r>
    </w:p>
    <w:p w14:paraId="5CAEEA6F" w14:textId="77777777" w:rsidR="00821264" w:rsidRPr="00BC1FF9" w:rsidRDefault="00821264" w:rsidP="00821264">
      <w:pPr>
        <w:pStyle w:val="FP"/>
        <w:rPr>
          <w:i/>
          <w:iCs/>
          <w:lang w:eastAsia="en-US"/>
        </w:rPr>
      </w:pPr>
      <w:r w:rsidRPr="00BC1FF9">
        <w:rPr>
          <w:i/>
          <w:iCs/>
          <w:lang w:eastAsia="en-US"/>
        </w:rPr>
        <w:t>Boren (OPPO) asks for clarification on the NOTE proposed by Pallab (Nokia)</w:t>
      </w:r>
    </w:p>
    <w:p w14:paraId="3D6480C9" w14:textId="77777777" w:rsidR="00821264" w:rsidRDefault="00821264" w:rsidP="00821264">
      <w:pPr>
        <w:pStyle w:val="FP"/>
        <w:rPr>
          <w:i/>
          <w:iCs/>
          <w:lang w:eastAsia="en-US"/>
        </w:rPr>
      </w:pPr>
      <w:r w:rsidRPr="00BC1FF9">
        <w:rPr>
          <w:i/>
          <w:iCs/>
          <w:lang w:eastAsia="en-US"/>
        </w:rPr>
        <w:t>Marco (Huawei) asks also clarification on the NOTE proposed by Pallab (Nokia)</w:t>
      </w:r>
    </w:p>
    <w:p w14:paraId="53AD7E67" w14:textId="77777777" w:rsidR="00821264" w:rsidRPr="004C2DDB" w:rsidRDefault="00821264" w:rsidP="00821264">
      <w:pPr>
        <w:pStyle w:val="FP"/>
        <w:rPr>
          <w:i/>
          <w:iCs/>
          <w:lang w:eastAsia="en-US"/>
        </w:rPr>
      </w:pPr>
    </w:p>
    <w:p w14:paraId="41D71806" w14:textId="77777777" w:rsidR="00821264" w:rsidRPr="004C2DDB" w:rsidRDefault="00821264" w:rsidP="00821264">
      <w:pPr>
        <w:keepNext/>
        <w:rPr>
          <w:b/>
          <w:bCs/>
          <w:lang w:eastAsia="en-US"/>
        </w:rPr>
      </w:pPr>
      <w:r w:rsidRPr="004C2DDB">
        <w:rPr>
          <w:b/>
          <w:bCs/>
          <w:lang w:eastAsia="en-US"/>
        </w:rPr>
        <w:t>Discussion and conclusion:</w:t>
      </w:r>
    </w:p>
    <w:p w14:paraId="0571CAB4" w14:textId="19DB0E3E" w:rsidR="0015437A" w:rsidRDefault="00DD5D5D" w:rsidP="00821264">
      <w:r w:rsidRPr="00DD5D5D">
        <w:rPr>
          <w:color w:val="0000FF"/>
          <w:lang w:eastAsia="en-US"/>
        </w:rPr>
        <w:t>S2-</w:t>
      </w:r>
      <w:r w:rsidRPr="00DD5D5D">
        <w:rPr>
          <w:color w:val="0000FF"/>
          <w:lang w:eastAsia="en-US"/>
        </w:rPr>
        <w:t>2208265</w:t>
      </w:r>
      <w:r w:rsidR="00821264" w:rsidRPr="00DD5D5D">
        <w:rPr>
          <w:color w:val="0000FF"/>
          <w:lang w:eastAsia="en-US"/>
        </w:rPr>
        <w:t>r05</w:t>
      </w:r>
      <w:r w:rsidR="00821264">
        <w:rPr>
          <w:lang w:eastAsia="en-US"/>
        </w:rPr>
        <w:t xml:space="preserve"> with an additional note</w:t>
      </w:r>
      <w:r w:rsidR="0015437A">
        <w:rPr>
          <w:lang w:eastAsia="en-US"/>
        </w:rPr>
        <w:t>: '</w:t>
      </w:r>
      <w:r w:rsidR="0015437A" w:rsidRPr="0015437A">
        <w:rPr>
          <w:i/>
          <w:iCs/>
          <w:lang w:eastAsia="en-US"/>
        </w:rPr>
        <w:t>NOTE: Whether PEMC UE needs a specific 5G subscription for providing PIN service will be decided during normative phase</w:t>
      </w:r>
      <w:r w:rsidR="0015437A">
        <w:rPr>
          <w:lang w:eastAsia="en-US"/>
        </w:rPr>
        <w:t>'</w:t>
      </w:r>
      <w:r w:rsidR="00821264">
        <w:rPr>
          <w:lang w:eastAsia="en-US"/>
        </w:rPr>
        <w:t xml:space="preserve"> was </w:t>
      </w:r>
      <w:r w:rsidR="0015437A">
        <w:rPr>
          <w:lang w:eastAsia="en-US"/>
        </w:rPr>
        <w:t>proposed</w:t>
      </w:r>
      <w:r w:rsidR="00821264">
        <w:rPr>
          <w:lang w:eastAsia="en-US"/>
        </w:rPr>
        <w:t>.</w:t>
      </w:r>
      <w:r w:rsidR="0015437A" w:rsidRPr="0015437A">
        <w:t xml:space="preserve"> </w:t>
      </w:r>
      <w:r w:rsidR="0015437A">
        <w:t>Intel commented that this note moves work from the Study to Normative phase, which is also the case with some other pCRs and asked what the policy is for this. The SA WG2 Chair replied that this is not the best way to work as it detracts time from normative work budget. It was pointed out that there is no more time in the Study to finalize this. Ericsson commented that the decision to allow these changes should be done on a case-by-case basis and not be left open for all outstanding Study work. Nokia agreed that Studies should not be prolonged too long and decisions made for when Study work will end. For this item it would be acceptable to allow the Study to complete as long as there is a final date given for the finalization of the work.</w:t>
      </w:r>
    </w:p>
    <w:p w14:paraId="0022B159" w14:textId="28BD3581" w:rsidR="00C26E59" w:rsidRPr="00367ED3" w:rsidRDefault="00C26E59" w:rsidP="00821264">
      <w:pPr>
        <w:rPr>
          <w:b/>
          <w:bCs/>
        </w:rPr>
      </w:pPr>
      <w:r w:rsidRPr="00367ED3">
        <w:rPr>
          <w:b/>
          <w:bCs/>
        </w:rPr>
        <w:t xml:space="preserve">Rapporteurs should take care to ensure that </w:t>
      </w:r>
      <w:r w:rsidR="00367ED3" w:rsidRPr="00367ED3">
        <w:rPr>
          <w:b/>
          <w:bCs/>
        </w:rPr>
        <w:t>S</w:t>
      </w:r>
      <w:r w:rsidRPr="00367ED3">
        <w:rPr>
          <w:b/>
          <w:bCs/>
        </w:rPr>
        <w:t>tudy work is not being pushed into the Normative work phase.</w:t>
      </w:r>
    </w:p>
    <w:p w14:paraId="4B40EFEA" w14:textId="28D3600C" w:rsidR="0015437A" w:rsidRPr="0015437A" w:rsidRDefault="0015437A" w:rsidP="00821264">
      <w:pPr>
        <w:rPr>
          <w:b/>
          <w:bCs/>
        </w:rPr>
      </w:pPr>
      <w:r w:rsidRPr="0015437A">
        <w:rPr>
          <w:b/>
          <w:bCs/>
        </w:rPr>
        <w:t>This was left for CC#4.</w:t>
      </w:r>
    </w:p>
    <w:p w14:paraId="5890E3BA" w14:textId="77777777" w:rsidR="0015437A" w:rsidRDefault="0015437A" w:rsidP="00821264"/>
    <w:p w14:paraId="14C72EAA" w14:textId="77777777" w:rsidR="00367ED3" w:rsidRDefault="00367ED3" w:rsidP="00367ED3">
      <w:pPr>
        <w:keepNext/>
        <w:pBdr>
          <w:top w:val="single" w:sz="4" w:space="1" w:color="auto"/>
        </w:pBdr>
        <w:rPr>
          <w:lang w:eastAsia="en-US"/>
        </w:rPr>
      </w:pPr>
      <w:r w:rsidRPr="004C2DDB">
        <w:rPr>
          <w:color w:val="0000FF"/>
          <w:lang w:eastAsia="en-US"/>
        </w:rPr>
        <w:t>S2-2208302</w:t>
      </w:r>
      <w:r>
        <w:rPr>
          <w:lang w:eastAsia="en-US"/>
        </w:rPr>
        <w:t xml:space="preserve"> (P-CR) 23.700-88: KI #6, Conclusions for KI#6. (Source: Nokia, Nokia Shanghai Bell)</w:t>
      </w:r>
    </w:p>
    <w:p w14:paraId="3855E1D0" w14:textId="77777777" w:rsidR="00367ED3" w:rsidRPr="004C2DDB" w:rsidRDefault="00367ED3" w:rsidP="00367ED3">
      <w:pPr>
        <w:pStyle w:val="FP"/>
        <w:rPr>
          <w:b/>
          <w:bCs/>
          <w:i/>
          <w:iCs/>
          <w:lang w:eastAsia="en-US"/>
        </w:rPr>
      </w:pPr>
      <w:r w:rsidRPr="004C2DDB">
        <w:rPr>
          <w:b/>
          <w:bCs/>
          <w:i/>
          <w:iCs/>
          <w:lang w:eastAsia="en-US"/>
        </w:rPr>
        <w:t>e-mail comments:</w:t>
      </w:r>
    </w:p>
    <w:p w14:paraId="51C4A8ED" w14:textId="77777777" w:rsidR="00367ED3" w:rsidRPr="00BC1FF9" w:rsidRDefault="00367ED3" w:rsidP="00367ED3">
      <w:pPr>
        <w:pStyle w:val="FP"/>
        <w:rPr>
          <w:i/>
          <w:iCs/>
          <w:lang w:eastAsia="en-US"/>
        </w:rPr>
      </w:pPr>
      <w:r w:rsidRPr="00BC1FF9">
        <w:rPr>
          <w:i/>
          <w:iCs/>
          <w:lang w:eastAsia="en-US"/>
        </w:rPr>
        <w:t>Zhenhua (vivo) provides r01.</w:t>
      </w:r>
    </w:p>
    <w:p w14:paraId="00916711" w14:textId="77777777" w:rsidR="00367ED3" w:rsidRPr="00BC1FF9" w:rsidRDefault="00367ED3" w:rsidP="00367ED3">
      <w:pPr>
        <w:pStyle w:val="FP"/>
        <w:rPr>
          <w:i/>
          <w:iCs/>
          <w:lang w:eastAsia="en-US"/>
        </w:rPr>
      </w:pPr>
      <w:r w:rsidRPr="00BC1FF9">
        <w:rPr>
          <w:i/>
          <w:iCs/>
          <w:lang w:eastAsia="en-US"/>
        </w:rPr>
        <w:t>Kefeng Zhang (Qualcomm) provides comments.</w:t>
      </w:r>
    </w:p>
    <w:p w14:paraId="652B97EB" w14:textId="77777777" w:rsidR="00367ED3" w:rsidRPr="00BC1FF9" w:rsidRDefault="00367ED3" w:rsidP="00367ED3">
      <w:pPr>
        <w:pStyle w:val="FP"/>
        <w:rPr>
          <w:i/>
          <w:iCs/>
          <w:lang w:eastAsia="en-US"/>
        </w:rPr>
      </w:pPr>
      <w:r w:rsidRPr="00BC1FF9">
        <w:rPr>
          <w:i/>
          <w:iCs/>
          <w:lang w:eastAsia="en-US"/>
        </w:rPr>
        <w:t>Zhenhua (vivo) responds to Kefeng Zhang (Qualcomm).</w:t>
      </w:r>
    </w:p>
    <w:p w14:paraId="546FFAAC" w14:textId="77777777" w:rsidR="00367ED3" w:rsidRPr="00BC1FF9" w:rsidRDefault="00367ED3" w:rsidP="00367ED3">
      <w:pPr>
        <w:pStyle w:val="FP"/>
        <w:rPr>
          <w:i/>
          <w:iCs/>
          <w:lang w:eastAsia="en-US"/>
        </w:rPr>
      </w:pPr>
      <w:r w:rsidRPr="00BC1FF9">
        <w:rPr>
          <w:i/>
          <w:iCs/>
          <w:lang w:eastAsia="en-US"/>
        </w:rPr>
        <w:t>Pallab (Nokia) comments and provides r02</w:t>
      </w:r>
    </w:p>
    <w:p w14:paraId="66F077CB" w14:textId="77777777" w:rsidR="00367ED3" w:rsidRPr="00BC1FF9" w:rsidRDefault="00367ED3" w:rsidP="00367ED3">
      <w:pPr>
        <w:pStyle w:val="FP"/>
        <w:rPr>
          <w:i/>
          <w:iCs/>
          <w:lang w:eastAsia="en-US"/>
        </w:rPr>
      </w:pPr>
      <w:r w:rsidRPr="00BC1FF9">
        <w:rPr>
          <w:i/>
          <w:iCs/>
          <w:lang w:eastAsia="en-US"/>
        </w:rPr>
        <w:t>Marco (Huawei) comments r02</w:t>
      </w:r>
    </w:p>
    <w:p w14:paraId="32308262" w14:textId="77777777" w:rsidR="00367ED3" w:rsidRPr="00BC1FF9" w:rsidRDefault="00367ED3" w:rsidP="00367ED3">
      <w:pPr>
        <w:pStyle w:val="FP"/>
        <w:rPr>
          <w:i/>
          <w:iCs/>
          <w:lang w:eastAsia="en-US"/>
        </w:rPr>
      </w:pPr>
      <w:r w:rsidRPr="00BC1FF9">
        <w:rPr>
          <w:i/>
          <w:iCs/>
          <w:lang w:eastAsia="en-US"/>
        </w:rPr>
        <w:t>Kefeng (Qualcomm) comments r02</w:t>
      </w:r>
    </w:p>
    <w:p w14:paraId="0A06C910" w14:textId="77777777" w:rsidR="00367ED3" w:rsidRPr="00BC1FF9" w:rsidRDefault="00367ED3" w:rsidP="00367ED3">
      <w:pPr>
        <w:pStyle w:val="FP"/>
        <w:rPr>
          <w:i/>
          <w:iCs/>
          <w:lang w:eastAsia="en-US"/>
        </w:rPr>
      </w:pPr>
      <w:r w:rsidRPr="00BC1FF9">
        <w:rPr>
          <w:i/>
          <w:iCs/>
          <w:lang w:eastAsia="en-US"/>
        </w:rPr>
        <w:t>Zhenhua (vivo) provides r03 according to offline CC</w:t>
      </w:r>
    </w:p>
    <w:p w14:paraId="415C2E06" w14:textId="77777777" w:rsidR="00367ED3" w:rsidRPr="00BC1FF9" w:rsidRDefault="00367ED3" w:rsidP="00367ED3">
      <w:pPr>
        <w:pStyle w:val="FP"/>
        <w:rPr>
          <w:i/>
          <w:iCs/>
          <w:lang w:eastAsia="en-US"/>
        </w:rPr>
      </w:pPr>
      <w:r w:rsidRPr="00BC1FF9">
        <w:rPr>
          <w:i/>
          <w:iCs/>
          <w:lang w:eastAsia="en-US"/>
        </w:rPr>
        <w:t>Suresh Srinivasan (Intel) objects to all versions of S2-2208302</w:t>
      </w:r>
    </w:p>
    <w:p w14:paraId="085E7366" w14:textId="77777777" w:rsidR="00367ED3" w:rsidRPr="00BC1FF9" w:rsidRDefault="00367ED3" w:rsidP="00367ED3">
      <w:pPr>
        <w:pStyle w:val="FP"/>
        <w:rPr>
          <w:i/>
          <w:iCs/>
          <w:lang w:eastAsia="en-US"/>
        </w:rPr>
      </w:pPr>
      <w:r w:rsidRPr="00BC1FF9">
        <w:rPr>
          <w:i/>
          <w:iCs/>
          <w:lang w:eastAsia="en-US"/>
        </w:rPr>
        <w:t>Pallab (Nokia) responds to Marco (Huawei)</w:t>
      </w:r>
    </w:p>
    <w:p w14:paraId="2A7DD404" w14:textId="77777777" w:rsidR="00367ED3" w:rsidRPr="00BC1FF9" w:rsidRDefault="00367ED3" w:rsidP="00367ED3">
      <w:pPr>
        <w:pStyle w:val="FP"/>
        <w:rPr>
          <w:i/>
          <w:iCs/>
          <w:lang w:eastAsia="en-US"/>
        </w:rPr>
      </w:pPr>
      <w:r w:rsidRPr="00BC1FF9">
        <w:rPr>
          <w:i/>
          <w:iCs/>
          <w:lang w:eastAsia="en-US"/>
        </w:rPr>
        <w:t>Pallab (Nokia) responds to Kefeng (Qualcomm)</w:t>
      </w:r>
    </w:p>
    <w:p w14:paraId="383B6DA1" w14:textId="77777777" w:rsidR="00367ED3" w:rsidRPr="00BC1FF9" w:rsidRDefault="00367ED3" w:rsidP="00367ED3">
      <w:pPr>
        <w:pStyle w:val="FP"/>
        <w:rPr>
          <w:i/>
          <w:iCs/>
          <w:lang w:eastAsia="en-US"/>
        </w:rPr>
      </w:pPr>
      <w:r w:rsidRPr="00BC1FF9">
        <w:rPr>
          <w:i/>
          <w:iCs/>
          <w:lang w:eastAsia="en-US"/>
        </w:rPr>
        <w:t>Zhenhua (vivo) provides r04</w:t>
      </w:r>
    </w:p>
    <w:p w14:paraId="5AE97A9A" w14:textId="77777777" w:rsidR="00367ED3" w:rsidRPr="00BC1FF9" w:rsidRDefault="00367ED3" w:rsidP="00367ED3">
      <w:pPr>
        <w:pStyle w:val="FP"/>
        <w:rPr>
          <w:i/>
          <w:iCs/>
          <w:lang w:eastAsia="en-US"/>
        </w:rPr>
      </w:pPr>
      <w:r w:rsidRPr="00BC1FF9">
        <w:rPr>
          <w:i/>
          <w:iCs/>
          <w:lang w:eastAsia="en-US"/>
        </w:rPr>
        <w:t>Marco (Huawei) provides r06 on top of r04</w:t>
      </w:r>
    </w:p>
    <w:p w14:paraId="4A1139DD" w14:textId="77777777" w:rsidR="00367ED3" w:rsidRPr="00BC1FF9" w:rsidRDefault="00367ED3" w:rsidP="00367ED3">
      <w:pPr>
        <w:pStyle w:val="FP"/>
        <w:rPr>
          <w:i/>
          <w:iCs/>
          <w:lang w:eastAsia="en-US"/>
        </w:rPr>
      </w:pPr>
      <w:r w:rsidRPr="00BC1FF9">
        <w:rPr>
          <w:i/>
          <w:iCs/>
          <w:lang w:eastAsia="en-US"/>
        </w:rPr>
        <w:t>Kefeng (Qualcomm) provides r05.</w:t>
      </w:r>
    </w:p>
    <w:p w14:paraId="11E5BDE9" w14:textId="77777777" w:rsidR="00367ED3" w:rsidRPr="00BC1FF9" w:rsidRDefault="00367ED3" w:rsidP="00367ED3">
      <w:pPr>
        <w:pStyle w:val="FP"/>
        <w:rPr>
          <w:i/>
          <w:iCs/>
          <w:lang w:eastAsia="en-US"/>
        </w:rPr>
      </w:pPr>
      <w:r w:rsidRPr="00BC1FF9">
        <w:rPr>
          <w:i/>
          <w:iCs/>
          <w:lang w:eastAsia="en-US"/>
        </w:rPr>
        <w:t>Marco (Huawei) objects to r05.</w:t>
      </w:r>
    </w:p>
    <w:p w14:paraId="35B35954" w14:textId="77777777" w:rsidR="00367ED3" w:rsidRPr="00BC1FF9" w:rsidRDefault="00367ED3" w:rsidP="00367ED3">
      <w:pPr>
        <w:pStyle w:val="FP"/>
        <w:rPr>
          <w:i/>
          <w:iCs/>
          <w:lang w:eastAsia="en-US"/>
        </w:rPr>
      </w:pPr>
      <w:r w:rsidRPr="00BC1FF9">
        <w:rPr>
          <w:i/>
          <w:iCs/>
          <w:lang w:eastAsia="en-US"/>
        </w:rPr>
        <w:t>==== Revisions Deadline ====</w:t>
      </w:r>
    </w:p>
    <w:p w14:paraId="3C76C282" w14:textId="77777777" w:rsidR="00367ED3" w:rsidRPr="00BC1FF9" w:rsidRDefault="00367ED3" w:rsidP="00367ED3">
      <w:pPr>
        <w:pStyle w:val="FP"/>
        <w:rPr>
          <w:i/>
          <w:iCs/>
          <w:lang w:eastAsia="en-US"/>
        </w:rPr>
      </w:pPr>
      <w:r w:rsidRPr="00BC1FF9">
        <w:rPr>
          <w:i/>
          <w:iCs/>
          <w:lang w:eastAsia="en-US"/>
        </w:rPr>
        <w:t>Suresh Srinivasan (Intel) comments on r06</w:t>
      </w:r>
    </w:p>
    <w:p w14:paraId="3310CAA5" w14:textId="77777777" w:rsidR="00367ED3" w:rsidRPr="00BC1FF9" w:rsidRDefault="00367ED3" w:rsidP="00367ED3">
      <w:pPr>
        <w:pStyle w:val="FP"/>
        <w:rPr>
          <w:i/>
          <w:iCs/>
          <w:lang w:eastAsia="en-US"/>
        </w:rPr>
      </w:pPr>
      <w:r w:rsidRPr="00BC1FF9">
        <w:rPr>
          <w:i/>
          <w:iCs/>
          <w:lang w:eastAsia="en-US"/>
        </w:rPr>
        <w:t>Kefeng (Qualcomm) proposes to reinstate following text on top of r06:</w:t>
      </w:r>
    </w:p>
    <w:p w14:paraId="263AF87B" w14:textId="77777777" w:rsidR="00367ED3" w:rsidRPr="00BC1FF9" w:rsidRDefault="00367ED3" w:rsidP="00367ED3">
      <w:pPr>
        <w:pStyle w:val="FP"/>
        <w:rPr>
          <w:i/>
          <w:iCs/>
          <w:lang w:eastAsia="en-US"/>
        </w:rPr>
      </w:pPr>
      <w:r w:rsidRPr="00BC1FF9">
        <w:rPr>
          <w:i/>
          <w:iCs/>
          <w:lang w:eastAsia="en-US"/>
        </w:rPr>
        <w:t>c) Non-3GPP QoS assistance information</w:t>
      </w:r>
    </w:p>
    <w:p w14:paraId="3F5B46AC" w14:textId="77777777" w:rsidR="00367ED3" w:rsidRPr="00BC1FF9" w:rsidRDefault="00367ED3" w:rsidP="00367ED3">
      <w:pPr>
        <w:pStyle w:val="FP"/>
        <w:rPr>
          <w:i/>
          <w:iCs/>
          <w:lang w:eastAsia="en-US"/>
        </w:rPr>
      </w:pPr>
      <w:r w:rsidRPr="00BC1FF9">
        <w:rPr>
          <w:i/>
          <w:iCs/>
          <w:lang w:eastAsia="en-US"/>
        </w:rPr>
        <w:t>Marco (Huawei) agree to reinstate the N3GPP QoS on top of R06. Object r05. Furthermore r06 needs to be revised based on SoH</w:t>
      </w:r>
    </w:p>
    <w:p w14:paraId="2BB312F8" w14:textId="77777777" w:rsidR="00367ED3" w:rsidRPr="00BC1FF9" w:rsidRDefault="00367ED3" w:rsidP="00367ED3">
      <w:pPr>
        <w:pStyle w:val="FP"/>
        <w:rPr>
          <w:i/>
          <w:iCs/>
          <w:lang w:eastAsia="en-US"/>
        </w:rPr>
      </w:pPr>
      <w:r w:rsidRPr="00BC1FF9">
        <w:rPr>
          <w:i/>
          <w:iCs/>
          <w:lang w:eastAsia="en-US"/>
        </w:rPr>
        <w:t>==== Final Deadline ====</w:t>
      </w:r>
    </w:p>
    <w:p w14:paraId="0FEB8FCF" w14:textId="77777777" w:rsidR="00367ED3" w:rsidRDefault="00367ED3" w:rsidP="00367ED3">
      <w:pPr>
        <w:pStyle w:val="FP"/>
        <w:rPr>
          <w:i/>
          <w:iCs/>
          <w:lang w:eastAsia="en-US"/>
        </w:rPr>
      </w:pPr>
      <w:r w:rsidRPr="00BC1FF9">
        <w:rPr>
          <w:i/>
          <w:iCs/>
          <w:lang w:eastAsia="en-US"/>
        </w:rPr>
        <w:t>Pallab (Nokia) requests rapporteur to provide revision of r06 based on discussions in SoH of CC#2 for further consideration and agreement</w:t>
      </w:r>
    </w:p>
    <w:p w14:paraId="5AF8B843" w14:textId="77777777" w:rsidR="00367ED3" w:rsidRPr="004C2DDB" w:rsidRDefault="00367ED3" w:rsidP="00367ED3">
      <w:pPr>
        <w:pStyle w:val="FP"/>
        <w:rPr>
          <w:i/>
          <w:iCs/>
          <w:lang w:eastAsia="en-US"/>
        </w:rPr>
      </w:pPr>
    </w:p>
    <w:p w14:paraId="12C1C7CC" w14:textId="77777777" w:rsidR="00367ED3" w:rsidRPr="004C2DDB" w:rsidRDefault="00367ED3" w:rsidP="00367ED3">
      <w:pPr>
        <w:keepNext/>
        <w:rPr>
          <w:b/>
          <w:bCs/>
          <w:lang w:eastAsia="en-US"/>
        </w:rPr>
      </w:pPr>
      <w:r w:rsidRPr="004C2DDB">
        <w:rPr>
          <w:b/>
          <w:bCs/>
          <w:lang w:eastAsia="en-US"/>
        </w:rPr>
        <w:t>Discussion and conclusion:</w:t>
      </w:r>
    </w:p>
    <w:p w14:paraId="5357D872" w14:textId="38AAF3D5" w:rsidR="00367ED3" w:rsidRPr="0015437A" w:rsidRDefault="00367ED3" w:rsidP="00367ED3">
      <w:pPr>
        <w:rPr>
          <w:b/>
          <w:bCs/>
        </w:rPr>
      </w:pPr>
      <w:r w:rsidRPr="0015437A">
        <w:rPr>
          <w:b/>
          <w:bCs/>
        </w:rPr>
        <w:t>This was left for CC#4.</w:t>
      </w:r>
      <w:r>
        <w:rPr>
          <w:b/>
          <w:bCs/>
        </w:rPr>
        <w:t xml:space="preserve"> </w:t>
      </w:r>
      <w:r w:rsidRPr="00367ED3">
        <w:rPr>
          <w:b/>
          <w:bCs/>
          <w:color w:val="0000FF"/>
        </w:rPr>
        <w:t>(All 9.16 documents for CC#4).</w:t>
      </w:r>
    </w:p>
    <w:p w14:paraId="2F1A8E57" w14:textId="131DA9F0" w:rsidR="00367ED3" w:rsidRDefault="00367ED3" w:rsidP="00367ED3">
      <w:pPr>
        <w:rPr>
          <w:lang w:eastAsia="en-US"/>
        </w:rPr>
      </w:pPr>
    </w:p>
    <w:p w14:paraId="13B745FB" w14:textId="77777777" w:rsidR="00367ED3" w:rsidRDefault="00367ED3" w:rsidP="00367ED3">
      <w:pPr>
        <w:keepNext/>
        <w:pBdr>
          <w:top w:val="single" w:sz="4" w:space="1" w:color="auto"/>
        </w:pBdr>
        <w:rPr>
          <w:lang w:eastAsia="en-US"/>
        </w:rPr>
      </w:pPr>
      <w:r w:rsidRPr="004C2DDB">
        <w:rPr>
          <w:color w:val="0000FF"/>
          <w:lang w:eastAsia="en-US"/>
        </w:rPr>
        <w:t>S2-2208673</w:t>
      </w:r>
      <w:r>
        <w:rPr>
          <w:lang w:eastAsia="en-US"/>
        </w:rPr>
        <w:t xml:space="preserve"> (P-CR) KI#3, conclusion update. (Source: Tencent, Tencent Cloud, Xiaomi)</w:t>
      </w:r>
    </w:p>
    <w:p w14:paraId="79045D63" w14:textId="77777777" w:rsidR="00367ED3" w:rsidRPr="004C2DDB" w:rsidRDefault="00367ED3" w:rsidP="00367ED3">
      <w:pPr>
        <w:pStyle w:val="FP"/>
        <w:rPr>
          <w:b/>
          <w:bCs/>
          <w:i/>
          <w:iCs/>
          <w:lang w:eastAsia="en-US"/>
        </w:rPr>
      </w:pPr>
      <w:r w:rsidRPr="004C2DDB">
        <w:rPr>
          <w:b/>
          <w:bCs/>
          <w:i/>
          <w:iCs/>
          <w:lang w:eastAsia="en-US"/>
        </w:rPr>
        <w:t>e-mail comments:</w:t>
      </w:r>
    </w:p>
    <w:p w14:paraId="377F8970" w14:textId="77777777" w:rsidR="00367ED3" w:rsidRPr="00BC1FF9" w:rsidRDefault="00367ED3" w:rsidP="00367ED3">
      <w:pPr>
        <w:pStyle w:val="FP"/>
        <w:rPr>
          <w:i/>
          <w:iCs/>
          <w:lang w:eastAsia="en-US"/>
        </w:rPr>
      </w:pPr>
      <w:r w:rsidRPr="00BC1FF9">
        <w:rPr>
          <w:i/>
          <w:iCs/>
          <w:lang w:eastAsia="en-US"/>
        </w:rPr>
        <w:t>Zhuoyun (Tencent) provides r01 by merging S2-2208567, S2-2208658, S2-2208663, S2-2208823 and S2-2208999 as suggested by rapporteur.</w:t>
      </w:r>
    </w:p>
    <w:p w14:paraId="32C86BE0" w14:textId="77777777" w:rsidR="00367ED3" w:rsidRPr="00BC1FF9" w:rsidRDefault="00367ED3" w:rsidP="00367ED3">
      <w:pPr>
        <w:pStyle w:val="FP"/>
        <w:rPr>
          <w:i/>
          <w:iCs/>
          <w:lang w:eastAsia="en-US"/>
        </w:rPr>
      </w:pPr>
      <w:r w:rsidRPr="00BC1FF9">
        <w:rPr>
          <w:i/>
          <w:iCs/>
          <w:lang w:eastAsia="en-US"/>
        </w:rPr>
        <w:t>Xiaowan Ke(vivo) provides r02</w:t>
      </w:r>
    </w:p>
    <w:p w14:paraId="4DDF3037" w14:textId="77777777" w:rsidR="00367ED3" w:rsidRPr="00BC1FF9" w:rsidRDefault="00367ED3" w:rsidP="00367ED3">
      <w:pPr>
        <w:pStyle w:val="FP"/>
        <w:rPr>
          <w:i/>
          <w:iCs/>
          <w:lang w:eastAsia="en-US"/>
        </w:rPr>
      </w:pPr>
      <w:r w:rsidRPr="00BC1FF9">
        <w:rPr>
          <w:i/>
          <w:iCs/>
          <w:lang w:eastAsia="en-US"/>
        </w:rPr>
        <w:t>Dan(China Mobile) provides r03</w:t>
      </w:r>
    </w:p>
    <w:p w14:paraId="06497E88" w14:textId="77777777" w:rsidR="00367ED3" w:rsidRPr="00BC1FF9" w:rsidRDefault="00367ED3" w:rsidP="00367ED3">
      <w:pPr>
        <w:pStyle w:val="FP"/>
        <w:rPr>
          <w:i/>
          <w:iCs/>
          <w:lang w:eastAsia="en-US"/>
        </w:rPr>
      </w:pPr>
      <w:r w:rsidRPr="00BC1FF9">
        <w:rPr>
          <w:i/>
          <w:iCs/>
          <w:lang w:eastAsia="en-US"/>
        </w:rPr>
        <w:t>Mukesh (MediaTek) provides r04</w:t>
      </w:r>
    </w:p>
    <w:p w14:paraId="4C87E4FF" w14:textId="77777777" w:rsidR="00367ED3" w:rsidRPr="00BC1FF9" w:rsidRDefault="00367ED3" w:rsidP="00367ED3">
      <w:pPr>
        <w:pStyle w:val="FP"/>
        <w:rPr>
          <w:i/>
          <w:iCs/>
          <w:lang w:eastAsia="en-US"/>
        </w:rPr>
      </w:pPr>
      <w:r w:rsidRPr="00BC1FF9">
        <w:rPr>
          <w:i/>
          <w:iCs/>
          <w:lang w:eastAsia="en-US"/>
        </w:rPr>
        <w:t>Zhuoyun (Tencent) suggests to follow the suggestion of rapporteur that 8449 and 8211 are handled individually, so there is no need to add the revisions from 8449 and 8211 into this contribution.</w:t>
      </w:r>
    </w:p>
    <w:p w14:paraId="1468F051" w14:textId="77777777" w:rsidR="00367ED3" w:rsidRPr="00BC1FF9" w:rsidRDefault="00367ED3" w:rsidP="00367ED3">
      <w:pPr>
        <w:pStyle w:val="FP"/>
        <w:rPr>
          <w:i/>
          <w:iCs/>
          <w:lang w:eastAsia="en-US"/>
        </w:rPr>
      </w:pPr>
      <w:r w:rsidRPr="00BC1FF9">
        <w:rPr>
          <w:i/>
          <w:iCs/>
          <w:lang w:eastAsia="en-US"/>
        </w:rPr>
        <w:t>Dan (China Mobile) suggests to avoid such merging. So MTK's requirement of parameter exposure should not be discussed in this paper.</w:t>
      </w:r>
    </w:p>
    <w:p w14:paraId="18D81990" w14:textId="77777777" w:rsidR="00367ED3" w:rsidRPr="00BC1FF9" w:rsidRDefault="00367ED3" w:rsidP="00367ED3">
      <w:pPr>
        <w:pStyle w:val="FP"/>
        <w:rPr>
          <w:i/>
          <w:iCs/>
          <w:lang w:eastAsia="en-US"/>
        </w:rPr>
      </w:pPr>
      <w:r w:rsidRPr="00BC1FF9">
        <w:rPr>
          <w:i/>
          <w:iCs/>
          <w:lang w:eastAsia="en-US"/>
        </w:rPr>
        <w:t>Hui(Huawei) provides r05</w:t>
      </w:r>
    </w:p>
    <w:p w14:paraId="35595D63" w14:textId="77777777" w:rsidR="00367ED3" w:rsidRPr="00BC1FF9" w:rsidRDefault="00367ED3" w:rsidP="00367ED3">
      <w:pPr>
        <w:pStyle w:val="FP"/>
        <w:rPr>
          <w:i/>
          <w:iCs/>
          <w:lang w:eastAsia="en-US"/>
        </w:rPr>
      </w:pPr>
      <w:r w:rsidRPr="00BC1FF9">
        <w:rPr>
          <w:i/>
          <w:iCs/>
          <w:lang w:eastAsia="en-US"/>
        </w:rPr>
        <w:t>Mukesh (MediaTek) responds to Dan (China Mobile)</w:t>
      </w:r>
    </w:p>
    <w:p w14:paraId="40608205" w14:textId="77777777" w:rsidR="00367ED3" w:rsidRPr="00BC1FF9" w:rsidRDefault="00367ED3" w:rsidP="00367ED3">
      <w:pPr>
        <w:pStyle w:val="FP"/>
        <w:rPr>
          <w:i/>
          <w:iCs/>
          <w:lang w:eastAsia="en-US"/>
        </w:rPr>
      </w:pPr>
      <w:r w:rsidRPr="00BC1FF9">
        <w:rPr>
          <w:i/>
          <w:iCs/>
          <w:lang w:eastAsia="en-US"/>
        </w:rPr>
        <w:t>Xiaowan Ke(vivo) provides r06</w:t>
      </w:r>
    </w:p>
    <w:p w14:paraId="5168D89A" w14:textId="77777777" w:rsidR="00367ED3" w:rsidRPr="00BC1FF9" w:rsidRDefault="00367ED3" w:rsidP="00367ED3">
      <w:pPr>
        <w:pStyle w:val="FP"/>
        <w:rPr>
          <w:i/>
          <w:iCs/>
          <w:lang w:eastAsia="en-US"/>
        </w:rPr>
      </w:pPr>
      <w:r w:rsidRPr="00BC1FF9">
        <w:rPr>
          <w:i/>
          <w:iCs/>
          <w:lang w:eastAsia="en-US"/>
        </w:rPr>
        <w:lastRenderedPageBreak/>
        <w:t>Paul (Ericsson) provides r07 based on r05.</w:t>
      </w:r>
    </w:p>
    <w:p w14:paraId="3E4A5D2B" w14:textId="77777777" w:rsidR="00367ED3" w:rsidRPr="00BC1FF9" w:rsidRDefault="00367ED3" w:rsidP="00367ED3">
      <w:pPr>
        <w:pStyle w:val="FP"/>
        <w:rPr>
          <w:i/>
          <w:iCs/>
          <w:lang w:eastAsia="en-US"/>
        </w:rPr>
      </w:pPr>
      <w:r w:rsidRPr="00BC1FF9">
        <w:rPr>
          <w:i/>
          <w:iCs/>
          <w:lang w:eastAsia="en-US"/>
        </w:rPr>
        <w:t>Zhuoyun (Tencent) comments.</w:t>
      </w:r>
    </w:p>
    <w:p w14:paraId="45E51090" w14:textId="77777777" w:rsidR="00367ED3" w:rsidRPr="00BC1FF9" w:rsidRDefault="00367ED3" w:rsidP="00367ED3">
      <w:pPr>
        <w:pStyle w:val="FP"/>
        <w:rPr>
          <w:i/>
          <w:iCs/>
          <w:lang w:eastAsia="en-US"/>
        </w:rPr>
      </w:pPr>
      <w:r w:rsidRPr="00BC1FF9">
        <w:rPr>
          <w:i/>
          <w:iCs/>
          <w:lang w:eastAsia="en-US"/>
        </w:rPr>
        <w:t>Chunshan(CATT) comments.</w:t>
      </w:r>
    </w:p>
    <w:p w14:paraId="7FB94B43" w14:textId="77777777" w:rsidR="00367ED3" w:rsidRPr="00BC1FF9" w:rsidRDefault="00367ED3" w:rsidP="00367ED3">
      <w:pPr>
        <w:pStyle w:val="FP"/>
        <w:rPr>
          <w:i/>
          <w:iCs/>
          <w:lang w:eastAsia="en-US"/>
        </w:rPr>
      </w:pPr>
      <w:r w:rsidRPr="00BC1FF9">
        <w:rPr>
          <w:i/>
          <w:iCs/>
          <w:lang w:eastAsia="en-US"/>
        </w:rPr>
        <w:t>Xiaowan Ke(vivo) object to r07 and replies Zhuoyun (Tencent)</w:t>
      </w:r>
    </w:p>
    <w:p w14:paraId="02893936" w14:textId="77777777" w:rsidR="00367ED3" w:rsidRPr="00BC1FF9" w:rsidRDefault="00367ED3" w:rsidP="00367ED3">
      <w:pPr>
        <w:pStyle w:val="FP"/>
        <w:rPr>
          <w:i/>
          <w:iCs/>
          <w:lang w:eastAsia="en-US"/>
        </w:rPr>
      </w:pPr>
      <w:r w:rsidRPr="00BC1FF9">
        <w:rPr>
          <w:i/>
          <w:iCs/>
          <w:lang w:eastAsia="en-US"/>
        </w:rPr>
        <w:t>Zhuoyun (Tencent) provides r08 based on r07 to solve the concern on the Note from Xiaowan.</w:t>
      </w:r>
    </w:p>
    <w:p w14:paraId="6564876F" w14:textId="77777777" w:rsidR="00367ED3" w:rsidRPr="00BC1FF9" w:rsidRDefault="00367ED3" w:rsidP="00367ED3">
      <w:pPr>
        <w:pStyle w:val="FP"/>
        <w:rPr>
          <w:i/>
          <w:iCs/>
          <w:lang w:eastAsia="en-US"/>
        </w:rPr>
      </w:pPr>
      <w:r w:rsidRPr="00BC1FF9">
        <w:rPr>
          <w:i/>
          <w:iCs/>
          <w:lang w:eastAsia="en-US"/>
        </w:rPr>
        <w:t>Xiaowan Ke(vivo) provides r09</w:t>
      </w:r>
    </w:p>
    <w:p w14:paraId="5CAC9DB8" w14:textId="77777777" w:rsidR="00367ED3" w:rsidRPr="00BC1FF9" w:rsidRDefault="00367ED3" w:rsidP="00367ED3">
      <w:pPr>
        <w:pStyle w:val="FP"/>
        <w:rPr>
          <w:i/>
          <w:iCs/>
          <w:lang w:eastAsia="en-US"/>
        </w:rPr>
      </w:pPr>
      <w:r w:rsidRPr="00BC1FF9">
        <w:rPr>
          <w:i/>
          <w:iCs/>
          <w:lang w:eastAsia="en-US"/>
        </w:rPr>
        <w:t>Hui (Huawei) provides r10.</w:t>
      </w:r>
    </w:p>
    <w:p w14:paraId="652B7801" w14:textId="77777777" w:rsidR="00367ED3" w:rsidRPr="00BC1FF9" w:rsidRDefault="00367ED3" w:rsidP="00367ED3">
      <w:pPr>
        <w:pStyle w:val="FP"/>
        <w:rPr>
          <w:i/>
          <w:iCs/>
          <w:lang w:eastAsia="en-US"/>
        </w:rPr>
      </w:pPr>
      <w:r w:rsidRPr="00BC1FF9">
        <w:rPr>
          <w:i/>
          <w:iCs/>
          <w:lang w:eastAsia="en-US"/>
        </w:rPr>
        <w:t>Paul (Ericsson) asks question for clarification.</w:t>
      </w:r>
    </w:p>
    <w:p w14:paraId="4FA7A83C" w14:textId="77777777" w:rsidR="00367ED3" w:rsidRPr="00BC1FF9" w:rsidRDefault="00367ED3" w:rsidP="00367ED3">
      <w:pPr>
        <w:pStyle w:val="FP"/>
        <w:rPr>
          <w:i/>
          <w:iCs/>
          <w:lang w:eastAsia="en-US"/>
        </w:rPr>
      </w:pPr>
      <w:r w:rsidRPr="00BC1FF9">
        <w:rPr>
          <w:i/>
          <w:iCs/>
          <w:lang w:eastAsia="en-US"/>
        </w:rPr>
        <w:t>Devaki (Nokia) provides r13.</w:t>
      </w:r>
    </w:p>
    <w:p w14:paraId="6DEDF8E2" w14:textId="77777777" w:rsidR="00367ED3" w:rsidRPr="00BC1FF9" w:rsidRDefault="00367ED3" w:rsidP="00367ED3">
      <w:pPr>
        <w:pStyle w:val="FP"/>
        <w:rPr>
          <w:i/>
          <w:iCs/>
          <w:lang w:eastAsia="en-US"/>
        </w:rPr>
      </w:pPr>
      <w:r w:rsidRPr="00BC1FF9">
        <w:rPr>
          <w:i/>
          <w:iCs/>
          <w:lang w:eastAsia="en-US"/>
        </w:rPr>
        <w:t>Hui (Huawei) replies.</w:t>
      </w:r>
    </w:p>
    <w:p w14:paraId="5D71F64D" w14:textId="77777777" w:rsidR="00367ED3" w:rsidRPr="00BC1FF9" w:rsidRDefault="00367ED3" w:rsidP="00367ED3">
      <w:pPr>
        <w:pStyle w:val="FP"/>
        <w:rPr>
          <w:i/>
          <w:iCs/>
          <w:lang w:eastAsia="en-US"/>
        </w:rPr>
      </w:pPr>
      <w:r w:rsidRPr="00BC1FF9">
        <w:rPr>
          <w:i/>
          <w:iCs/>
          <w:lang w:eastAsia="en-US"/>
        </w:rPr>
        <w:t>Zhuoyun (Tencent) provides r11 and r12.</w:t>
      </w:r>
    </w:p>
    <w:p w14:paraId="7802E014" w14:textId="77777777" w:rsidR="00367ED3" w:rsidRPr="00BC1FF9" w:rsidRDefault="00367ED3" w:rsidP="00367ED3">
      <w:pPr>
        <w:pStyle w:val="FP"/>
        <w:rPr>
          <w:i/>
          <w:iCs/>
          <w:lang w:eastAsia="en-US"/>
        </w:rPr>
      </w:pPr>
      <w:r w:rsidRPr="00BC1FF9">
        <w:rPr>
          <w:i/>
          <w:iCs/>
          <w:lang w:eastAsia="en-US"/>
        </w:rPr>
        <w:t>Zhuoyun (Tencent) provides r14, r15 and r16.</w:t>
      </w:r>
    </w:p>
    <w:p w14:paraId="215B65FD" w14:textId="77777777" w:rsidR="00367ED3" w:rsidRPr="00BC1FF9" w:rsidRDefault="00367ED3" w:rsidP="00367ED3">
      <w:pPr>
        <w:pStyle w:val="FP"/>
        <w:rPr>
          <w:i/>
          <w:iCs/>
          <w:lang w:eastAsia="en-US"/>
        </w:rPr>
      </w:pPr>
      <w:r w:rsidRPr="00BC1FF9">
        <w:rPr>
          <w:i/>
          <w:iCs/>
          <w:lang w:eastAsia="en-US"/>
        </w:rPr>
        <w:t>Hui (Huawei) provides r17.</w:t>
      </w:r>
    </w:p>
    <w:p w14:paraId="4A64652A" w14:textId="77777777" w:rsidR="00367ED3" w:rsidRPr="00BC1FF9" w:rsidRDefault="00367ED3" w:rsidP="00367ED3">
      <w:pPr>
        <w:pStyle w:val="FP"/>
        <w:rPr>
          <w:i/>
          <w:iCs/>
          <w:lang w:eastAsia="en-US"/>
        </w:rPr>
      </w:pPr>
      <w:r w:rsidRPr="00BC1FF9">
        <w:rPr>
          <w:i/>
          <w:iCs/>
          <w:lang w:eastAsia="en-US"/>
        </w:rPr>
        <w:t>Xiaowan Ke(vivo) replies to Zhuoyun (Tencent)</w:t>
      </w:r>
    </w:p>
    <w:p w14:paraId="0889D653" w14:textId="77777777" w:rsidR="00367ED3" w:rsidRPr="00BC1FF9" w:rsidRDefault="00367ED3" w:rsidP="00367ED3">
      <w:pPr>
        <w:pStyle w:val="FP"/>
        <w:rPr>
          <w:i/>
          <w:iCs/>
          <w:lang w:eastAsia="en-US"/>
        </w:rPr>
      </w:pPr>
      <w:r w:rsidRPr="00BC1FF9">
        <w:rPr>
          <w:i/>
          <w:iCs/>
          <w:lang w:eastAsia="en-US"/>
        </w:rPr>
        <w:t>Saso (Intel) seeks clarification on 'delay difference'.</w:t>
      </w:r>
    </w:p>
    <w:p w14:paraId="2AEFEE5E" w14:textId="77777777" w:rsidR="00367ED3" w:rsidRPr="00BC1FF9" w:rsidRDefault="00367ED3" w:rsidP="00367ED3">
      <w:pPr>
        <w:pStyle w:val="FP"/>
        <w:rPr>
          <w:i/>
          <w:iCs/>
          <w:lang w:eastAsia="en-US"/>
        </w:rPr>
      </w:pPr>
      <w:r w:rsidRPr="00BC1FF9">
        <w:rPr>
          <w:i/>
          <w:iCs/>
          <w:lang w:eastAsia="en-US"/>
        </w:rPr>
        <w:t>Paul (Ericsson) asks for clarification on what interfaces RAN/CN QNC and congestion level is intended to be exposed.</w:t>
      </w:r>
    </w:p>
    <w:p w14:paraId="5198592D" w14:textId="77777777" w:rsidR="00367ED3" w:rsidRPr="00BC1FF9" w:rsidRDefault="00367ED3" w:rsidP="00367ED3">
      <w:pPr>
        <w:pStyle w:val="FP"/>
        <w:rPr>
          <w:i/>
          <w:iCs/>
          <w:lang w:eastAsia="en-US"/>
        </w:rPr>
      </w:pPr>
      <w:r w:rsidRPr="00BC1FF9">
        <w:rPr>
          <w:i/>
          <w:iCs/>
          <w:lang w:eastAsia="en-US"/>
        </w:rPr>
        <w:t>Paul (Ericsson) replies to Hui.</w:t>
      </w:r>
    </w:p>
    <w:p w14:paraId="5CA1E2B2" w14:textId="77777777" w:rsidR="00367ED3" w:rsidRPr="00BC1FF9" w:rsidRDefault="00367ED3" w:rsidP="00367ED3">
      <w:pPr>
        <w:pStyle w:val="FP"/>
        <w:rPr>
          <w:i/>
          <w:iCs/>
          <w:lang w:eastAsia="en-US"/>
        </w:rPr>
      </w:pPr>
      <w:r w:rsidRPr="00BC1FF9">
        <w:rPr>
          <w:i/>
          <w:iCs/>
          <w:lang w:eastAsia="en-US"/>
        </w:rPr>
        <w:t>Zhuoyun (Tencent) clarifies.</w:t>
      </w:r>
    </w:p>
    <w:p w14:paraId="4982AE37" w14:textId="77777777" w:rsidR="00367ED3" w:rsidRPr="00BC1FF9" w:rsidRDefault="00367ED3" w:rsidP="00367ED3">
      <w:pPr>
        <w:pStyle w:val="FP"/>
        <w:rPr>
          <w:i/>
          <w:iCs/>
          <w:lang w:eastAsia="en-US"/>
        </w:rPr>
      </w:pPr>
      <w:r w:rsidRPr="00BC1FF9">
        <w:rPr>
          <w:i/>
          <w:iCs/>
          <w:lang w:eastAsia="en-US"/>
        </w:rPr>
        <w:t>Saso (Intel) proposes r18 with a clarification on 'delay difference'.</w:t>
      </w:r>
    </w:p>
    <w:p w14:paraId="35624EDF" w14:textId="77777777" w:rsidR="00367ED3" w:rsidRPr="00BC1FF9" w:rsidRDefault="00367ED3" w:rsidP="00367ED3">
      <w:pPr>
        <w:pStyle w:val="FP"/>
        <w:rPr>
          <w:i/>
          <w:iCs/>
          <w:lang w:eastAsia="en-US"/>
        </w:rPr>
      </w:pPr>
      <w:r w:rsidRPr="00BC1FF9">
        <w:rPr>
          <w:i/>
          <w:iCs/>
          <w:lang w:eastAsia="en-US"/>
        </w:rPr>
        <w:t>Hui (Huawei) replies to Paul.</w:t>
      </w:r>
    </w:p>
    <w:p w14:paraId="17788127" w14:textId="77777777" w:rsidR="00367ED3" w:rsidRPr="00BC1FF9" w:rsidRDefault="00367ED3" w:rsidP="00367ED3">
      <w:pPr>
        <w:pStyle w:val="FP"/>
        <w:rPr>
          <w:i/>
          <w:iCs/>
          <w:lang w:eastAsia="en-US"/>
        </w:rPr>
      </w:pPr>
      <w:r w:rsidRPr="00BC1FF9">
        <w:rPr>
          <w:i/>
          <w:iCs/>
          <w:lang w:eastAsia="en-US"/>
        </w:rPr>
        <w:t>Zhuoyun (Tencent) is fine with r18.</w:t>
      </w:r>
    </w:p>
    <w:p w14:paraId="04FF7B3B" w14:textId="77777777" w:rsidR="00367ED3" w:rsidRPr="00BC1FF9" w:rsidRDefault="00367ED3" w:rsidP="00367ED3">
      <w:pPr>
        <w:pStyle w:val="FP"/>
        <w:rPr>
          <w:i/>
          <w:iCs/>
          <w:lang w:eastAsia="en-US"/>
        </w:rPr>
      </w:pPr>
      <w:r w:rsidRPr="00BC1FF9">
        <w:rPr>
          <w:i/>
          <w:iCs/>
          <w:lang w:eastAsia="en-US"/>
        </w:rPr>
        <w:t>Hui(Huawei) provides r19.</w:t>
      </w:r>
    </w:p>
    <w:p w14:paraId="5827338A" w14:textId="77777777" w:rsidR="00367ED3" w:rsidRPr="00BC1FF9" w:rsidRDefault="00367ED3" w:rsidP="00367ED3">
      <w:pPr>
        <w:pStyle w:val="FP"/>
        <w:rPr>
          <w:i/>
          <w:iCs/>
          <w:lang w:eastAsia="en-US"/>
        </w:rPr>
      </w:pPr>
      <w:r w:rsidRPr="00BC1FF9">
        <w:rPr>
          <w:i/>
          <w:iCs/>
          <w:lang w:eastAsia="en-US"/>
        </w:rPr>
        <w:t>Zhuoyun (Tencent) replies.</w:t>
      </w:r>
    </w:p>
    <w:p w14:paraId="72F11C4E" w14:textId="77777777" w:rsidR="00367ED3" w:rsidRPr="00BC1FF9" w:rsidRDefault="00367ED3" w:rsidP="00367ED3">
      <w:pPr>
        <w:pStyle w:val="FP"/>
        <w:rPr>
          <w:i/>
          <w:iCs/>
          <w:lang w:eastAsia="en-US"/>
        </w:rPr>
      </w:pPr>
      <w:r w:rsidRPr="00BC1FF9">
        <w:rPr>
          <w:i/>
          <w:iCs/>
          <w:lang w:eastAsia="en-US"/>
        </w:rPr>
        <w:t>Mukesh (MediaTek) provides r20.</w:t>
      </w:r>
    </w:p>
    <w:p w14:paraId="26D7E11C" w14:textId="77777777" w:rsidR="00367ED3" w:rsidRPr="00BC1FF9" w:rsidRDefault="00367ED3" w:rsidP="00367ED3">
      <w:pPr>
        <w:pStyle w:val="FP"/>
        <w:rPr>
          <w:i/>
          <w:iCs/>
          <w:lang w:eastAsia="en-US"/>
        </w:rPr>
      </w:pPr>
      <w:r w:rsidRPr="00BC1FF9">
        <w:rPr>
          <w:i/>
          <w:iCs/>
          <w:lang w:eastAsia="en-US"/>
        </w:rPr>
        <w:t>==== Revisions Deadline ====</w:t>
      </w:r>
    </w:p>
    <w:p w14:paraId="42E3C3EA" w14:textId="77777777" w:rsidR="00367ED3" w:rsidRPr="00BC1FF9" w:rsidRDefault="00367ED3" w:rsidP="00367ED3">
      <w:pPr>
        <w:pStyle w:val="FP"/>
        <w:rPr>
          <w:i/>
          <w:iCs/>
          <w:lang w:eastAsia="en-US"/>
        </w:rPr>
      </w:pPr>
      <w:r w:rsidRPr="00BC1FF9">
        <w:rPr>
          <w:i/>
          <w:iCs/>
          <w:lang w:eastAsia="en-US"/>
        </w:rPr>
        <w:t>Chunshan (CATT) replies to Hui (Huawei).</w:t>
      </w:r>
    </w:p>
    <w:p w14:paraId="36DFD28F" w14:textId="77777777" w:rsidR="00367ED3" w:rsidRPr="00BC1FF9" w:rsidRDefault="00367ED3" w:rsidP="00367ED3">
      <w:pPr>
        <w:pStyle w:val="FP"/>
        <w:rPr>
          <w:i/>
          <w:iCs/>
          <w:lang w:eastAsia="en-US"/>
        </w:rPr>
      </w:pPr>
      <w:r w:rsidRPr="00BC1FF9">
        <w:rPr>
          <w:i/>
          <w:iCs/>
          <w:lang w:eastAsia="en-US"/>
        </w:rPr>
        <w:t>Mukesh (MediaTek) supports r20 and objects to all other revisions.</w:t>
      </w:r>
    </w:p>
    <w:p w14:paraId="439D76AA" w14:textId="77777777" w:rsidR="00367ED3" w:rsidRPr="00BC1FF9" w:rsidRDefault="00367ED3" w:rsidP="00367ED3">
      <w:pPr>
        <w:pStyle w:val="FP"/>
        <w:rPr>
          <w:i/>
          <w:iCs/>
          <w:lang w:eastAsia="en-US"/>
        </w:rPr>
      </w:pPr>
      <w:r w:rsidRPr="00BC1FF9">
        <w:rPr>
          <w:i/>
          <w:iCs/>
          <w:lang w:eastAsia="en-US"/>
        </w:rPr>
        <w:t>Hui (Huawei) replies to Chunshan.</w:t>
      </w:r>
    </w:p>
    <w:p w14:paraId="0ADE32E0" w14:textId="77777777" w:rsidR="00367ED3" w:rsidRPr="00BC1FF9" w:rsidRDefault="00367ED3" w:rsidP="00367ED3">
      <w:pPr>
        <w:pStyle w:val="FP"/>
        <w:rPr>
          <w:i/>
          <w:iCs/>
          <w:lang w:eastAsia="en-US"/>
        </w:rPr>
      </w:pPr>
      <w:r w:rsidRPr="00BC1FF9">
        <w:rPr>
          <w:i/>
          <w:iCs/>
          <w:lang w:eastAsia="en-US"/>
        </w:rPr>
        <w:t>Hui (Huawei) asks question on the new sentence in r20.</w:t>
      </w:r>
    </w:p>
    <w:p w14:paraId="09526A0F" w14:textId="77777777" w:rsidR="00367ED3" w:rsidRPr="00BC1FF9" w:rsidRDefault="00367ED3" w:rsidP="00367ED3">
      <w:pPr>
        <w:pStyle w:val="FP"/>
        <w:rPr>
          <w:i/>
          <w:iCs/>
          <w:lang w:eastAsia="en-US"/>
        </w:rPr>
      </w:pPr>
      <w:r w:rsidRPr="00BC1FF9">
        <w:rPr>
          <w:i/>
          <w:iCs/>
          <w:lang w:eastAsia="en-US"/>
        </w:rPr>
        <w:t>Mukesh (MediaTek) responds to Hui (Huawei)</w:t>
      </w:r>
    </w:p>
    <w:p w14:paraId="39BB7B25" w14:textId="77777777" w:rsidR="00367ED3" w:rsidRPr="00BC1FF9" w:rsidRDefault="00367ED3" w:rsidP="00367ED3">
      <w:pPr>
        <w:pStyle w:val="FP"/>
        <w:rPr>
          <w:i/>
          <w:iCs/>
          <w:lang w:eastAsia="en-US"/>
        </w:rPr>
      </w:pPr>
      <w:r w:rsidRPr="00BC1FF9">
        <w:rPr>
          <w:i/>
          <w:iCs/>
          <w:lang w:eastAsia="en-US"/>
        </w:rPr>
        <w:t>Paul (Ericsson) can only accept r0.</w:t>
      </w:r>
    </w:p>
    <w:p w14:paraId="68700F09" w14:textId="77777777" w:rsidR="00367ED3" w:rsidRPr="00BC1FF9" w:rsidRDefault="00367ED3" w:rsidP="00367ED3">
      <w:pPr>
        <w:pStyle w:val="FP"/>
        <w:rPr>
          <w:i/>
          <w:iCs/>
          <w:lang w:eastAsia="en-US"/>
        </w:rPr>
      </w:pPr>
      <w:r w:rsidRPr="00BC1FF9">
        <w:rPr>
          <w:i/>
          <w:iCs/>
          <w:lang w:eastAsia="en-US"/>
        </w:rPr>
        <w:t>Dan (China Mobile) ask further</w:t>
      </w:r>
    </w:p>
    <w:p w14:paraId="2DFDA8E2" w14:textId="77777777" w:rsidR="00367ED3" w:rsidRPr="00BC1FF9" w:rsidRDefault="00367ED3" w:rsidP="00367ED3">
      <w:pPr>
        <w:pStyle w:val="FP"/>
        <w:rPr>
          <w:i/>
          <w:iCs/>
          <w:lang w:eastAsia="en-US"/>
        </w:rPr>
      </w:pPr>
      <w:r w:rsidRPr="00BC1FF9">
        <w:rPr>
          <w:i/>
          <w:iCs/>
          <w:lang w:eastAsia="en-US"/>
        </w:rPr>
        <w:t>Dan(China Mobile) propose a way forward. r20+ remove</w:t>
      </w:r>
    </w:p>
    <w:p w14:paraId="7744AD0E" w14:textId="77777777" w:rsidR="00367ED3" w:rsidRPr="00BC1FF9" w:rsidRDefault="00367ED3" w:rsidP="00367ED3">
      <w:pPr>
        <w:pStyle w:val="FP"/>
        <w:rPr>
          <w:i/>
          <w:iCs/>
          <w:lang w:eastAsia="en-US"/>
        </w:rPr>
      </w:pPr>
      <w:r w:rsidRPr="00BC1FF9">
        <w:rPr>
          <w:i/>
          <w:iCs/>
          <w:lang w:eastAsia="en-US"/>
        </w:rPr>
        <w:t>'Congestion level information: values denoting the following: the degree of current congestion, no congestion/congestion end, congestion start, directions.. A lower value means less congestion is experienced.</w:t>
      </w:r>
    </w:p>
    <w:p w14:paraId="20AFF2D1" w14:textId="77777777" w:rsidR="00367ED3" w:rsidRPr="00BC1FF9" w:rsidRDefault="00367ED3" w:rsidP="00367ED3">
      <w:pPr>
        <w:pStyle w:val="FP"/>
        <w:rPr>
          <w:i/>
          <w:iCs/>
          <w:lang w:eastAsia="en-US"/>
        </w:rPr>
      </w:pPr>
      <w:r w:rsidRPr="00BC1FF9">
        <w:rPr>
          <w:i/>
          <w:iCs/>
          <w:lang w:eastAsia="en-US"/>
        </w:rPr>
        <w:t>NOTE: Whether congestion start/end can be denoted by specific level values or need separated IEs is up to Stage 3.</w:t>
      </w:r>
    </w:p>
    <w:p w14:paraId="1902F1CD" w14:textId="77777777" w:rsidR="00367ED3" w:rsidRPr="00BC1FF9" w:rsidRDefault="00367ED3" w:rsidP="00367ED3">
      <w:pPr>
        <w:pStyle w:val="FP"/>
        <w:rPr>
          <w:i/>
          <w:iCs/>
          <w:lang w:eastAsia="en-US"/>
        </w:rPr>
      </w:pPr>
      <w:r w:rsidRPr="00BC1FF9">
        <w:rPr>
          <w:i/>
          <w:iCs/>
          <w:lang w:eastAsia="en-US"/>
        </w:rPr>
        <w:t>'</w:t>
      </w:r>
    </w:p>
    <w:p w14:paraId="21030FF4" w14:textId="77777777" w:rsidR="00367ED3" w:rsidRPr="00BC1FF9" w:rsidRDefault="00367ED3" w:rsidP="00367ED3">
      <w:pPr>
        <w:pStyle w:val="FP"/>
        <w:rPr>
          <w:i/>
          <w:iCs/>
          <w:lang w:eastAsia="en-US"/>
        </w:rPr>
      </w:pPr>
      <w:r w:rsidRPr="00BC1FF9">
        <w:rPr>
          <w:i/>
          <w:iCs/>
          <w:lang w:eastAsia="en-US"/>
        </w:rPr>
        <w:t>Mukesh (MediaTek) replies to Dan (China Mobile)</w:t>
      </w:r>
    </w:p>
    <w:p w14:paraId="0D87CC40" w14:textId="77777777" w:rsidR="00367ED3" w:rsidRPr="00BC1FF9" w:rsidRDefault="00367ED3" w:rsidP="00367ED3">
      <w:pPr>
        <w:pStyle w:val="FP"/>
        <w:rPr>
          <w:i/>
          <w:iCs/>
          <w:lang w:eastAsia="en-US"/>
        </w:rPr>
      </w:pPr>
      <w:r w:rsidRPr="00BC1FF9">
        <w:rPr>
          <w:i/>
          <w:iCs/>
          <w:lang w:eastAsia="en-US"/>
        </w:rPr>
        <w:t>Paul (Ericsson) objects to all revisions except r0.</w:t>
      </w:r>
    </w:p>
    <w:p w14:paraId="2DB3671A" w14:textId="77777777" w:rsidR="00367ED3" w:rsidRPr="00BC1FF9" w:rsidRDefault="00367ED3" w:rsidP="00367ED3">
      <w:pPr>
        <w:pStyle w:val="FP"/>
        <w:rPr>
          <w:i/>
          <w:iCs/>
          <w:lang w:eastAsia="en-US"/>
        </w:rPr>
      </w:pPr>
      <w:r w:rsidRPr="00BC1FF9">
        <w:rPr>
          <w:i/>
          <w:iCs/>
          <w:lang w:eastAsia="en-US"/>
        </w:rPr>
        <w:t>Zhuoyun (Tencent) proposes to go forward with the suggestion by Paul: r20 with removing the following text:</w:t>
      </w:r>
    </w:p>
    <w:p w14:paraId="56871E98" w14:textId="77777777" w:rsidR="00367ED3" w:rsidRPr="00BC1FF9" w:rsidRDefault="00367ED3" w:rsidP="00367ED3">
      <w:pPr>
        <w:pStyle w:val="FP"/>
        <w:rPr>
          <w:i/>
          <w:iCs/>
          <w:lang w:eastAsia="en-US"/>
        </w:rPr>
      </w:pPr>
      <w:r w:rsidRPr="00BC1FF9">
        <w:rPr>
          <w:i/>
          <w:iCs/>
          <w:lang w:eastAsia="en-US"/>
        </w:rPr>
        <w:t>'Congestion level information: values denoting the following: the degree of current congestion, no congestion/congestion end, congestion start, directions.. A lower value means less congestion is experienced.</w:t>
      </w:r>
    </w:p>
    <w:p w14:paraId="18AD985E" w14:textId="77777777" w:rsidR="00367ED3" w:rsidRPr="00BC1FF9" w:rsidRDefault="00367ED3" w:rsidP="00367ED3">
      <w:pPr>
        <w:pStyle w:val="FP"/>
        <w:rPr>
          <w:i/>
          <w:iCs/>
          <w:lang w:eastAsia="en-US"/>
        </w:rPr>
      </w:pPr>
      <w:r w:rsidRPr="00BC1FF9">
        <w:rPr>
          <w:i/>
          <w:iCs/>
          <w:lang w:eastAsia="en-US"/>
        </w:rPr>
        <w:t>NOTE: Whether congestion start/end can be denoted by specific level values or need separated IEs is up to Stage 3.'</w:t>
      </w:r>
    </w:p>
    <w:p w14:paraId="56BB1E3F" w14:textId="77777777" w:rsidR="00367ED3" w:rsidRPr="00BC1FF9" w:rsidRDefault="00367ED3" w:rsidP="00367ED3">
      <w:pPr>
        <w:pStyle w:val="FP"/>
        <w:rPr>
          <w:i/>
          <w:iCs/>
          <w:lang w:eastAsia="en-US"/>
        </w:rPr>
      </w:pPr>
      <w:r w:rsidRPr="00BC1FF9">
        <w:rPr>
          <w:i/>
          <w:iCs/>
          <w:lang w:eastAsia="en-US"/>
        </w:rPr>
        <w:t>Hui (Huawei) propose r20 + changes.</w:t>
      </w:r>
    </w:p>
    <w:p w14:paraId="63843764" w14:textId="77777777" w:rsidR="00367ED3" w:rsidRPr="00BC1FF9" w:rsidRDefault="00367ED3" w:rsidP="00367ED3">
      <w:pPr>
        <w:pStyle w:val="FP"/>
        <w:rPr>
          <w:i/>
          <w:iCs/>
          <w:lang w:eastAsia="en-US"/>
        </w:rPr>
      </w:pPr>
      <w:r w:rsidRPr="00BC1FF9">
        <w:rPr>
          <w:i/>
          <w:iCs/>
          <w:lang w:eastAsia="en-US"/>
        </w:rPr>
        <w:t>Dan(China Mobile) reply and request Paul to find other version which we can work on besides r0</w:t>
      </w:r>
    </w:p>
    <w:p w14:paraId="624DF5BB" w14:textId="77777777" w:rsidR="00367ED3" w:rsidRPr="00BC1FF9" w:rsidRDefault="00367ED3" w:rsidP="00367ED3">
      <w:pPr>
        <w:pStyle w:val="FP"/>
        <w:rPr>
          <w:i/>
          <w:iCs/>
          <w:lang w:eastAsia="en-US"/>
        </w:rPr>
      </w:pPr>
      <w:r w:rsidRPr="00BC1FF9">
        <w:rPr>
          <w:i/>
          <w:iCs/>
          <w:lang w:eastAsia="en-US"/>
        </w:rPr>
        <w:t>Chunshan (CATT) supports r20.</w:t>
      </w:r>
    </w:p>
    <w:p w14:paraId="63D8F12E" w14:textId="77777777" w:rsidR="00367ED3" w:rsidRPr="00BC1FF9" w:rsidRDefault="00367ED3" w:rsidP="00367ED3">
      <w:pPr>
        <w:pStyle w:val="FP"/>
        <w:rPr>
          <w:i/>
          <w:iCs/>
          <w:lang w:eastAsia="en-US"/>
        </w:rPr>
      </w:pPr>
      <w:r w:rsidRPr="00BC1FF9">
        <w:rPr>
          <w:i/>
          <w:iCs/>
          <w:lang w:eastAsia="en-US"/>
        </w:rPr>
        <w:t>&gt;Hui (Huawei) propose r20 + changes.</w:t>
      </w:r>
    </w:p>
    <w:p w14:paraId="14A96148" w14:textId="77777777" w:rsidR="00367ED3" w:rsidRPr="00BC1FF9" w:rsidRDefault="00367ED3" w:rsidP="00367ED3">
      <w:pPr>
        <w:pStyle w:val="FP"/>
        <w:rPr>
          <w:i/>
          <w:iCs/>
          <w:lang w:eastAsia="en-US"/>
        </w:rPr>
      </w:pPr>
      <w:r w:rsidRPr="00BC1FF9">
        <w:rPr>
          <w:i/>
          <w:iCs/>
          <w:lang w:eastAsia="en-US"/>
        </w:rPr>
        <w:t>&gt;</w:t>
      </w:r>
    </w:p>
    <w:p w14:paraId="4105CC64" w14:textId="77777777" w:rsidR="00367ED3" w:rsidRPr="00BC1FF9" w:rsidRDefault="00367ED3" w:rsidP="00367ED3">
      <w:pPr>
        <w:pStyle w:val="FP"/>
        <w:rPr>
          <w:i/>
          <w:iCs/>
          <w:lang w:eastAsia="en-US"/>
        </w:rPr>
      </w:pPr>
      <w:r w:rsidRPr="00BC1FF9">
        <w:rPr>
          <w:i/>
          <w:iCs/>
          <w:lang w:eastAsia="en-US"/>
        </w:rPr>
        <w:t>Dario (Qualcomm): definition of congestion level and instructions to RAN need to be clearer.</w:t>
      </w:r>
    </w:p>
    <w:p w14:paraId="167EEBE0" w14:textId="77777777" w:rsidR="00367ED3" w:rsidRPr="00BC1FF9" w:rsidRDefault="00367ED3" w:rsidP="00367ED3">
      <w:pPr>
        <w:pStyle w:val="FP"/>
        <w:rPr>
          <w:i/>
          <w:iCs/>
          <w:lang w:eastAsia="en-US"/>
        </w:rPr>
      </w:pPr>
      <w:r w:rsidRPr="00BC1FF9">
        <w:rPr>
          <w:i/>
          <w:iCs/>
          <w:lang w:eastAsia="en-US"/>
        </w:rPr>
        <w:t>Zhuoyun (Tencent) proposes to go with r20 with the following changes:</w:t>
      </w:r>
    </w:p>
    <w:p w14:paraId="1E2BB829" w14:textId="77777777" w:rsidR="00367ED3" w:rsidRPr="00BC1FF9" w:rsidRDefault="00367ED3" w:rsidP="00367ED3">
      <w:pPr>
        <w:pStyle w:val="FP"/>
        <w:rPr>
          <w:i/>
          <w:iCs/>
          <w:lang w:eastAsia="en-US"/>
        </w:rPr>
      </w:pPr>
      <w:r w:rsidRPr="00BC1FF9">
        <w:rPr>
          <w:i/>
          <w:iCs/>
          <w:lang w:eastAsia="en-US"/>
        </w:rPr>
        <w:t>'Congestion level information: E.g., values denoting the following: including a value to denote the degree of current congestion level, no congestion/congestion end, congestion start, and directions on which congestion happens. A lower value degree means less congestion is experienced.</w:t>
      </w:r>
    </w:p>
    <w:p w14:paraId="0E44B0D3" w14:textId="77777777" w:rsidR="00367ED3" w:rsidRPr="00BC1FF9" w:rsidRDefault="00367ED3" w:rsidP="00367ED3">
      <w:pPr>
        <w:pStyle w:val="FP"/>
        <w:rPr>
          <w:i/>
          <w:iCs/>
          <w:lang w:eastAsia="en-US"/>
        </w:rPr>
      </w:pPr>
      <w:r w:rsidRPr="00BC1FF9">
        <w:rPr>
          <w:i/>
          <w:iCs/>
          <w:lang w:eastAsia="en-US"/>
        </w:rPr>
        <w:t>NOTE: Whether congestion start/end can be denoted by specific level values or need separated IEs is up to Stage 3.'</w:t>
      </w:r>
    </w:p>
    <w:p w14:paraId="7C403D67" w14:textId="77777777" w:rsidR="00367ED3" w:rsidRPr="00BC1FF9" w:rsidRDefault="00367ED3" w:rsidP="00367ED3">
      <w:pPr>
        <w:pStyle w:val="FP"/>
        <w:rPr>
          <w:i/>
          <w:iCs/>
          <w:lang w:eastAsia="en-US"/>
        </w:rPr>
      </w:pPr>
      <w:r w:rsidRPr="00BC1FF9">
        <w:rPr>
          <w:i/>
          <w:iCs/>
          <w:lang w:eastAsia="en-US"/>
        </w:rPr>
        <w:t>==== Final Deadline ====</w:t>
      </w:r>
    </w:p>
    <w:p w14:paraId="4780A5CF" w14:textId="77777777" w:rsidR="00367ED3" w:rsidRPr="00BC1FF9" w:rsidRDefault="00367ED3" w:rsidP="00367ED3">
      <w:pPr>
        <w:pStyle w:val="FP"/>
        <w:rPr>
          <w:i/>
          <w:iCs/>
          <w:lang w:eastAsia="en-US"/>
        </w:rPr>
      </w:pPr>
      <w:r w:rsidRPr="00BC1FF9">
        <w:rPr>
          <w:i/>
          <w:iCs/>
          <w:lang w:eastAsia="en-US"/>
        </w:rPr>
        <w:t>Dario (Qualcomm) propose to include in r20:</w:t>
      </w:r>
    </w:p>
    <w:p w14:paraId="2D65C6C0" w14:textId="77777777" w:rsidR="00367ED3" w:rsidRPr="00BC1FF9" w:rsidRDefault="00367ED3" w:rsidP="00367ED3">
      <w:pPr>
        <w:pStyle w:val="FP"/>
        <w:rPr>
          <w:i/>
          <w:iCs/>
          <w:lang w:eastAsia="en-US"/>
        </w:rPr>
      </w:pPr>
      <w:r w:rsidRPr="00BC1FF9">
        <w:rPr>
          <w:i/>
          <w:iCs/>
          <w:lang w:eastAsia="en-US"/>
        </w:rPr>
        <w:t>Congestion level = a value denoting the level of congestion in the RAN. The lower the value, the lower the level of congestion.</w:t>
      </w:r>
    </w:p>
    <w:p w14:paraId="34867158" w14:textId="77777777" w:rsidR="00367ED3" w:rsidRPr="00BC1FF9" w:rsidRDefault="00367ED3" w:rsidP="00367ED3">
      <w:pPr>
        <w:pStyle w:val="FP"/>
        <w:rPr>
          <w:i/>
          <w:iCs/>
          <w:lang w:eastAsia="en-US"/>
        </w:rPr>
      </w:pPr>
      <w:r w:rsidRPr="00BC1FF9">
        <w:rPr>
          <w:i/>
          <w:iCs/>
          <w:lang w:eastAsia="en-US"/>
        </w:rPr>
        <w:t>Congestion level information: congestion level, and indication of the direction(s) in which the congestion happens.</w:t>
      </w:r>
    </w:p>
    <w:p w14:paraId="24B6FC49" w14:textId="77777777" w:rsidR="00367ED3" w:rsidRPr="00BC1FF9" w:rsidRDefault="00367ED3" w:rsidP="00367ED3">
      <w:pPr>
        <w:pStyle w:val="FP"/>
        <w:rPr>
          <w:i/>
          <w:iCs/>
          <w:lang w:eastAsia="en-US"/>
        </w:rPr>
      </w:pPr>
      <w:r w:rsidRPr="00BC1FF9">
        <w:rPr>
          <w:i/>
          <w:iCs/>
          <w:lang w:eastAsia="en-US"/>
        </w:rPr>
        <w:t>NOTE: The coding of congestion level and related range, whether congestion start/end indications can be denoted by specific level values or need separated IEs is up to Stage 3.</w:t>
      </w:r>
    </w:p>
    <w:p w14:paraId="1AF942A8" w14:textId="77777777" w:rsidR="00367ED3" w:rsidRPr="00BC1FF9" w:rsidRDefault="00367ED3" w:rsidP="00367ED3">
      <w:pPr>
        <w:pStyle w:val="FP"/>
        <w:rPr>
          <w:i/>
          <w:iCs/>
          <w:lang w:eastAsia="en-US"/>
        </w:rPr>
      </w:pPr>
      <w:r w:rsidRPr="00BC1FF9">
        <w:rPr>
          <w:i/>
          <w:iCs/>
          <w:lang w:eastAsia="en-US"/>
        </w:rPr>
        <w:t>Dario (Qualcomm) propose to include in r20:</w:t>
      </w:r>
    </w:p>
    <w:p w14:paraId="677EDB1B" w14:textId="77777777" w:rsidR="00367ED3" w:rsidRPr="00BC1FF9" w:rsidRDefault="00367ED3" w:rsidP="00367ED3">
      <w:pPr>
        <w:pStyle w:val="FP"/>
        <w:rPr>
          <w:i/>
          <w:iCs/>
          <w:lang w:eastAsia="en-US"/>
        </w:rPr>
      </w:pPr>
      <w:r w:rsidRPr="00BC1FF9">
        <w:rPr>
          <w:i/>
          <w:iCs/>
          <w:lang w:eastAsia="en-US"/>
        </w:rPr>
        <w:t>Congestion level = a value denoting the level of congestion in the RAN. The lower the value, the lower the level of congestion.</w:t>
      </w:r>
    </w:p>
    <w:p w14:paraId="08A87DDE" w14:textId="77777777" w:rsidR="00367ED3" w:rsidRPr="00BC1FF9" w:rsidRDefault="00367ED3" w:rsidP="00367ED3">
      <w:pPr>
        <w:pStyle w:val="FP"/>
        <w:rPr>
          <w:i/>
          <w:iCs/>
          <w:lang w:eastAsia="en-US"/>
        </w:rPr>
      </w:pPr>
      <w:r w:rsidRPr="00BC1FF9">
        <w:rPr>
          <w:i/>
          <w:iCs/>
          <w:lang w:eastAsia="en-US"/>
        </w:rPr>
        <w:t>Congestion level information: congestion level, and indication of the direction(s) in which the congestion happens.</w:t>
      </w:r>
    </w:p>
    <w:p w14:paraId="42F16612" w14:textId="77777777" w:rsidR="00367ED3" w:rsidRDefault="00367ED3" w:rsidP="00367ED3">
      <w:pPr>
        <w:pStyle w:val="FP"/>
        <w:rPr>
          <w:i/>
          <w:iCs/>
          <w:lang w:eastAsia="en-US"/>
        </w:rPr>
      </w:pPr>
      <w:r w:rsidRPr="00BC1FF9">
        <w:rPr>
          <w:i/>
          <w:iCs/>
          <w:lang w:eastAsia="en-US"/>
        </w:rPr>
        <w:t>NOTE: The coding of congestion level and related range, whether congestion start/end indications can be denoted by specific level values or need separated IEs is up to Stage 3.</w:t>
      </w:r>
    </w:p>
    <w:p w14:paraId="41E591C3" w14:textId="77777777" w:rsidR="00367ED3" w:rsidRPr="004C2DDB" w:rsidRDefault="00367ED3" w:rsidP="00367ED3">
      <w:pPr>
        <w:pStyle w:val="FP"/>
        <w:rPr>
          <w:i/>
          <w:iCs/>
          <w:lang w:eastAsia="en-US"/>
        </w:rPr>
      </w:pPr>
    </w:p>
    <w:p w14:paraId="1F15BBC9" w14:textId="77777777" w:rsidR="00367ED3" w:rsidRPr="004C2DDB" w:rsidRDefault="00367ED3" w:rsidP="00367ED3">
      <w:pPr>
        <w:keepNext/>
        <w:rPr>
          <w:b/>
          <w:bCs/>
          <w:lang w:eastAsia="en-US"/>
        </w:rPr>
      </w:pPr>
      <w:r w:rsidRPr="004C2DDB">
        <w:rPr>
          <w:b/>
          <w:bCs/>
          <w:lang w:eastAsia="en-US"/>
        </w:rPr>
        <w:lastRenderedPageBreak/>
        <w:t>Discussion and conclusion:</w:t>
      </w:r>
    </w:p>
    <w:p w14:paraId="1FD1CE9C" w14:textId="383627EF" w:rsidR="00367ED3" w:rsidRDefault="00367ED3" w:rsidP="00367ED3">
      <w:pPr>
        <w:rPr>
          <w:lang w:eastAsia="en-US"/>
        </w:rPr>
      </w:pPr>
      <w:r>
        <w:rPr>
          <w:lang w:eastAsia="en-US"/>
        </w:rPr>
        <w:t xml:space="preserve">r20 with changes was proposed. Ericsson commented that they had raised concerns with introducing 'stage 3 type' text into the Stage 2. Qualcomm asked for clarification on what is Stage 3 in this. Ericsson commented that SA WG2 should provide requirements, not the description of the information. Qualcomm replied that this just provides the </w:t>
      </w:r>
      <w:r w:rsidR="000248F6">
        <w:rPr>
          <w:lang w:eastAsia="en-US"/>
        </w:rPr>
        <w:t>definition of</w:t>
      </w:r>
      <w:r>
        <w:rPr>
          <w:lang w:eastAsia="en-US"/>
        </w:rPr>
        <w:t xml:space="preserve"> congestion levels, but the coding is left to Stage 3. </w:t>
      </w:r>
      <w:r w:rsidR="000248F6">
        <w:rPr>
          <w:lang w:eastAsia="en-US"/>
        </w:rPr>
        <w:t>Nokia suggested adding '</w:t>
      </w:r>
      <w:r w:rsidR="000248F6" w:rsidRPr="000248F6">
        <w:rPr>
          <w:i/>
          <w:iCs/>
          <w:lang w:eastAsia="en-US"/>
        </w:rPr>
        <w:t>RAN can indicate congestion information towards the UPF</w:t>
      </w:r>
      <w:r w:rsidR="000248F6">
        <w:rPr>
          <w:lang w:eastAsia="en-US"/>
        </w:rPr>
        <w:t xml:space="preserve">'. </w:t>
      </w:r>
    </w:p>
    <w:p w14:paraId="10A6D54B" w14:textId="46E26DC3" w:rsidR="000248F6" w:rsidRPr="000248F6" w:rsidRDefault="000248F6" w:rsidP="00367ED3">
      <w:pPr>
        <w:rPr>
          <w:b/>
          <w:bCs/>
          <w:lang w:eastAsia="en-US"/>
        </w:rPr>
      </w:pPr>
      <w:r w:rsidRPr="000248F6">
        <w:rPr>
          <w:b/>
          <w:bCs/>
          <w:lang w:eastAsia="en-US"/>
        </w:rPr>
        <w:t>This was left for CC#4.</w:t>
      </w:r>
    </w:p>
    <w:p w14:paraId="7799BF4F" w14:textId="77777777" w:rsidR="000248F6" w:rsidRDefault="000248F6" w:rsidP="00367ED3">
      <w:pPr>
        <w:rPr>
          <w:lang w:eastAsia="en-US"/>
        </w:rPr>
      </w:pPr>
    </w:p>
    <w:p w14:paraId="46319F55" w14:textId="77777777" w:rsidR="000248F6" w:rsidRDefault="000248F6" w:rsidP="000248F6">
      <w:pPr>
        <w:keepNext/>
        <w:pBdr>
          <w:top w:val="single" w:sz="4" w:space="1" w:color="auto"/>
        </w:pBdr>
        <w:rPr>
          <w:lang w:eastAsia="en-US"/>
        </w:rPr>
      </w:pPr>
      <w:r w:rsidRPr="004C2DDB">
        <w:rPr>
          <w:color w:val="0000FF"/>
          <w:lang w:eastAsia="en-US"/>
        </w:rPr>
        <w:t>S2-2208536</w:t>
      </w:r>
      <w:r>
        <w:rPr>
          <w:lang w:eastAsia="en-US"/>
        </w:rPr>
        <w:t xml:space="preserve"> (P-CR) KI#3: Conclusion update about L4S enabling. (Source: OPPO)</w:t>
      </w:r>
    </w:p>
    <w:p w14:paraId="78BA537F" w14:textId="77777777" w:rsidR="000248F6" w:rsidRPr="004C2DDB" w:rsidRDefault="000248F6" w:rsidP="000248F6">
      <w:pPr>
        <w:pStyle w:val="FP"/>
        <w:rPr>
          <w:b/>
          <w:bCs/>
          <w:i/>
          <w:iCs/>
          <w:lang w:eastAsia="en-US"/>
        </w:rPr>
      </w:pPr>
      <w:r w:rsidRPr="004C2DDB">
        <w:rPr>
          <w:b/>
          <w:bCs/>
          <w:i/>
          <w:iCs/>
          <w:lang w:eastAsia="en-US"/>
        </w:rPr>
        <w:t>e-mail comments:</w:t>
      </w:r>
    </w:p>
    <w:p w14:paraId="1F222441" w14:textId="77777777" w:rsidR="000248F6" w:rsidRPr="00BC1FF9" w:rsidRDefault="000248F6" w:rsidP="000248F6">
      <w:pPr>
        <w:pStyle w:val="FP"/>
        <w:rPr>
          <w:i/>
          <w:iCs/>
          <w:lang w:eastAsia="en-US"/>
        </w:rPr>
      </w:pPr>
      <w:r w:rsidRPr="00BC1FF9">
        <w:rPr>
          <w:i/>
          <w:iCs/>
          <w:lang w:eastAsia="en-US"/>
        </w:rPr>
        <w:t>Yali (OPPO) provides r02</w:t>
      </w:r>
    </w:p>
    <w:p w14:paraId="7BD5817D" w14:textId="77777777" w:rsidR="000248F6" w:rsidRPr="00BC1FF9" w:rsidRDefault="000248F6" w:rsidP="000248F6">
      <w:pPr>
        <w:pStyle w:val="FP"/>
        <w:rPr>
          <w:i/>
          <w:iCs/>
          <w:lang w:eastAsia="en-US"/>
        </w:rPr>
      </w:pPr>
      <w:r w:rsidRPr="00BC1FF9">
        <w:rPr>
          <w:i/>
          <w:iCs/>
          <w:lang w:eastAsia="en-US"/>
        </w:rPr>
        <w:t>Hui (Huawei) provides r01</w:t>
      </w:r>
    </w:p>
    <w:p w14:paraId="48D59B3C" w14:textId="77777777" w:rsidR="000248F6" w:rsidRPr="00BC1FF9" w:rsidRDefault="000248F6" w:rsidP="000248F6">
      <w:pPr>
        <w:pStyle w:val="FP"/>
        <w:rPr>
          <w:i/>
          <w:iCs/>
          <w:lang w:eastAsia="en-US"/>
        </w:rPr>
      </w:pPr>
      <w:r w:rsidRPr="00BC1FF9">
        <w:rPr>
          <w:i/>
          <w:iCs/>
          <w:lang w:eastAsia="en-US"/>
        </w:rPr>
        <w:t>Hui (Huawei) provides r03 and comments</w:t>
      </w:r>
    </w:p>
    <w:p w14:paraId="45B12C55" w14:textId="77777777" w:rsidR="000248F6" w:rsidRPr="00BC1FF9" w:rsidRDefault="000248F6" w:rsidP="000248F6">
      <w:pPr>
        <w:pStyle w:val="FP"/>
        <w:rPr>
          <w:i/>
          <w:iCs/>
          <w:lang w:eastAsia="en-US"/>
        </w:rPr>
      </w:pPr>
      <w:r w:rsidRPr="00BC1FF9">
        <w:rPr>
          <w:i/>
          <w:iCs/>
          <w:lang w:eastAsia="en-US"/>
        </w:rPr>
        <w:t>Xiaowan replies to HW (Huawei) and provider04</w:t>
      </w:r>
    </w:p>
    <w:p w14:paraId="38FE830F" w14:textId="77777777" w:rsidR="000248F6" w:rsidRPr="00BC1FF9" w:rsidRDefault="000248F6" w:rsidP="000248F6">
      <w:pPr>
        <w:pStyle w:val="FP"/>
        <w:rPr>
          <w:i/>
          <w:iCs/>
          <w:lang w:eastAsia="en-US"/>
        </w:rPr>
      </w:pPr>
      <w:r w:rsidRPr="00BC1FF9">
        <w:rPr>
          <w:i/>
          <w:iCs/>
          <w:lang w:eastAsia="en-US"/>
        </w:rPr>
        <w:t>Hui (Huawei) replies to Xiaowan.</w:t>
      </w:r>
    </w:p>
    <w:p w14:paraId="16F6A98C" w14:textId="77777777" w:rsidR="000248F6" w:rsidRPr="00BC1FF9" w:rsidRDefault="000248F6" w:rsidP="000248F6">
      <w:pPr>
        <w:pStyle w:val="FP"/>
        <w:rPr>
          <w:i/>
          <w:iCs/>
          <w:lang w:eastAsia="en-US"/>
        </w:rPr>
      </w:pPr>
      <w:r w:rsidRPr="00BC1FF9">
        <w:rPr>
          <w:i/>
          <w:iCs/>
          <w:lang w:eastAsia="en-US"/>
        </w:rPr>
        <w:t>Zhuoyun (Tencent) provides r05.</w:t>
      </w:r>
    </w:p>
    <w:p w14:paraId="0FD32432" w14:textId="77777777" w:rsidR="000248F6" w:rsidRPr="00BC1FF9" w:rsidRDefault="000248F6" w:rsidP="000248F6">
      <w:pPr>
        <w:pStyle w:val="FP"/>
        <w:rPr>
          <w:i/>
          <w:iCs/>
          <w:lang w:eastAsia="en-US"/>
        </w:rPr>
      </w:pPr>
      <w:r w:rsidRPr="00BC1FF9">
        <w:rPr>
          <w:i/>
          <w:iCs/>
          <w:lang w:eastAsia="en-US"/>
        </w:rPr>
        <w:t>Chunshan (CATT) comments.</w:t>
      </w:r>
    </w:p>
    <w:p w14:paraId="32205ED1" w14:textId="77777777" w:rsidR="000248F6" w:rsidRPr="00BC1FF9" w:rsidRDefault="000248F6" w:rsidP="000248F6">
      <w:pPr>
        <w:pStyle w:val="FP"/>
        <w:rPr>
          <w:i/>
          <w:iCs/>
          <w:lang w:eastAsia="en-US"/>
        </w:rPr>
      </w:pPr>
      <w:r w:rsidRPr="00BC1FF9">
        <w:rPr>
          <w:i/>
          <w:iCs/>
          <w:lang w:eastAsia="en-US"/>
        </w:rPr>
        <w:t>Hui (Huawei) replies to Zhuoyun.</w:t>
      </w:r>
    </w:p>
    <w:p w14:paraId="1EE24ACC" w14:textId="77777777" w:rsidR="000248F6" w:rsidRPr="00BC1FF9" w:rsidRDefault="000248F6" w:rsidP="000248F6">
      <w:pPr>
        <w:pStyle w:val="FP"/>
        <w:rPr>
          <w:i/>
          <w:iCs/>
          <w:lang w:eastAsia="en-US"/>
        </w:rPr>
      </w:pPr>
      <w:r w:rsidRPr="00BC1FF9">
        <w:rPr>
          <w:i/>
          <w:iCs/>
          <w:lang w:eastAsia="en-US"/>
        </w:rPr>
        <w:t>Hui (Huawei) response to Chunshan.</w:t>
      </w:r>
    </w:p>
    <w:p w14:paraId="6A5C49E6" w14:textId="77777777" w:rsidR="000248F6" w:rsidRPr="00BC1FF9" w:rsidRDefault="000248F6" w:rsidP="000248F6">
      <w:pPr>
        <w:pStyle w:val="FP"/>
        <w:rPr>
          <w:i/>
          <w:iCs/>
          <w:lang w:eastAsia="en-US"/>
        </w:rPr>
      </w:pPr>
      <w:r w:rsidRPr="00BC1FF9">
        <w:rPr>
          <w:i/>
          <w:iCs/>
          <w:lang w:eastAsia="en-US"/>
        </w:rPr>
        <w:t>Yali (OPPO) provides r06.</w:t>
      </w:r>
    </w:p>
    <w:p w14:paraId="718BFBEE" w14:textId="77777777" w:rsidR="000248F6" w:rsidRPr="00BC1FF9" w:rsidRDefault="000248F6" w:rsidP="000248F6">
      <w:pPr>
        <w:pStyle w:val="FP"/>
        <w:rPr>
          <w:i/>
          <w:iCs/>
          <w:lang w:eastAsia="en-US"/>
        </w:rPr>
      </w:pPr>
      <w:r w:rsidRPr="00BC1FF9">
        <w:rPr>
          <w:i/>
          <w:iCs/>
          <w:lang w:eastAsia="en-US"/>
        </w:rPr>
        <w:t>Chunshan (CATT) response to Hui.</w:t>
      </w:r>
    </w:p>
    <w:p w14:paraId="224CD193" w14:textId="77777777" w:rsidR="000248F6" w:rsidRPr="00BC1FF9" w:rsidRDefault="000248F6" w:rsidP="000248F6">
      <w:pPr>
        <w:pStyle w:val="FP"/>
        <w:rPr>
          <w:i/>
          <w:iCs/>
          <w:lang w:eastAsia="en-US"/>
        </w:rPr>
      </w:pPr>
      <w:r w:rsidRPr="00BC1FF9">
        <w:rPr>
          <w:i/>
          <w:iCs/>
          <w:lang w:eastAsia="en-US"/>
        </w:rPr>
        <w:t>Devaki (Nokia) comments that it is important to clarify that the alt.1/alt.2 being added on-the-fly applies only to Method 2.</w:t>
      </w:r>
    </w:p>
    <w:p w14:paraId="7810AE78" w14:textId="77777777" w:rsidR="000248F6" w:rsidRPr="00BC1FF9" w:rsidRDefault="000248F6" w:rsidP="000248F6">
      <w:pPr>
        <w:pStyle w:val="FP"/>
        <w:rPr>
          <w:i/>
          <w:iCs/>
          <w:lang w:eastAsia="en-US"/>
        </w:rPr>
      </w:pPr>
      <w:r w:rsidRPr="00BC1FF9">
        <w:rPr>
          <w:i/>
          <w:iCs/>
          <w:lang w:eastAsia="en-US"/>
        </w:rPr>
        <w:t>Dario (Qualcomm) questions the need for two alternatives to perform ECN marking in the UPF.</w:t>
      </w:r>
    </w:p>
    <w:p w14:paraId="33022908" w14:textId="77777777" w:rsidR="000248F6" w:rsidRPr="00BC1FF9" w:rsidRDefault="000248F6" w:rsidP="000248F6">
      <w:pPr>
        <w:pStyle w:val="FP"/>
        <w:rPr>
          <w:i/>
          <w:iCs/>
          <w:lang w:eastAsia="en-US"/>
        </w:rPr>
      </w:pPr>
      <w:r w:rsidRPr="00BC1FF9">
        <w:rPr>
          <w:i/>
          <w:iCs/>
          <w:lang w:eastAsia="en-US"/>
        </w:rPr>
        <w:t>Chunshan (CATT) response to Hui and provides r08.</w:t>
      </w:r>
    </w:p>
    <w:p w14:paraId="74ECE00F" w14:textId="77777777" w:rsidR="000248F6" w:rsidRPr="00BC1FF9" w:rsidRDefault="000248F6" w:rsidP="000248F6">
      <w:pPr>
        <w:pStyle w:val="FP"/>
        <w:rPr>
          <w:i/>
          <w:iCs/>
          <w:lang w:eastAsia="en-US"/>
        </w:rPr>
      </w:pPr>
      <w:r w:rsidRPr="00BC1FF9">
        <w:rPr>
          <w:i/>
          <w:iCs/>
          <w:lang w:eastAsia="en-US"/>
        </w:rPr>
        <w:t>Hui (Huawei) provides r09.</w:t>
      </w:r>
    </w:p>
    <w:p w14:paraId="3E5C9C94" w14:textId="77777777" w:rsidR="000248F6" w:rsidRPr="00BC1FF9" w:rsidRDefault="000248F6" w:rsidP="000248F6">
      <w:pPr>
        <w:pStyle w:val="FP"/>
        <w:rPr>
          <w:i/>
          <w:iCs/>
          <w:lang w:eastAsia="en-US"/>
        </w:rPr>
      </w:pPr>
      <w:r w:rsidRPr="00BC1FF9">
        <w:rPr>
          <w:i/>
          <w:iCs/>
          <w:lang w:eastAsia="en-US"/>
        </w:rPr>
        <w:t>Yali (OPPO) provides r10</w:t>
      </w:r>
    </w:p>
    <w:p w14:paraId="01EFC0CC" w14:textId="77777777" w:rsidR="000248F6" w:rsidRPr="00BC1FF9" w:rsidRDefault="000248F6" w:rsidP="000248F6">
      <w:pPr>
        <w:pStyle w:val="FP"/>
        <w:rPr>
          <w:i/>
          <w:iCs/>
          <w:lang w:eastAsia="en-US"/>
        </w:rPr>
      </w:pPr>
      <w:r w:rsidRPr="00BC1FF9">
        <w:rPr>
          <w:i/>
          <w:iCs/>
          <w:lang w:eastAsia="en-US"/>
        </w:rPr>
        <w:t>Xiaowan(vivo) objects to r09.</w:t>
      </w:r>
    </w:p>
    <w:p w14:paraId="65C3FC38" w14:textId="77777777" w:rsidR="000248F6" w:rsidRPr="00BC1FF9" w:rsidRDefault="000248F6" w:rsidP="000248F6">
      <w:pPr>
        <w:pStyle w:val="FP"/>
        <w:rPr>
          <w:i/>
          <w:iCs/>
          <w:lang w:eastAsia="en-US"/>
        </w:rPr>
      </w:pPr>
      <w:r w:rsidRPr="00BC1FF9">
        <w:rPr>
          <w:i/>
          <w:iCs/>
          <w:lang w:eastAsia="en-US"/>
        </w:rPr>
        <w:t>Dan (China Mobile) reply to Dario, as the operator view, and support to introduce two options for L4S</w:t>
      </w:r>
    </w:p>
    <w:p w14:paraId="2AAFCD55" w14:textId="77777777" w:rsidR="000248F6" w:rsidRPr="00BC1FF9" w:rsidRDefault="000248F6" w:rsidP="000248F6">
      <w:pPr>
        <w:pStyle w:val="FP"/>
        <w:rPr>
          <w:i/>
          <w:iCs/>
          <w:lang w:eastAsia="en-US"/>
        </w:rPr>
      </w:pPr>
      <w:r w:rsidRPr="00BC1FF9">
        <w:rPr>
          <w:i/>
          <w:iCs/>
          <w:lang w:eastAsia="en-US"/>
        </w:rPr>
        <w:t>Hui(Huawei) replies.</w:t>
      </w:r>
    </w:p>
    <w:p w14:paraId="35651051" w14:textId="77777777" w:rsidR="000248F6" w:rsidRPr="00BC1FF9" w:rsidRDefault="000248F6" w:rsidP="000248F6">
      <w:pPr>
        <w:pStyle w:val="FP"/>
        <w:rPr>
          <w:i/>
          <w:iCs/>
          <w:lang w:eastAsia="en-US"/>
        </w:rPr>
      </w:pPr>
      <w:r w:rsidRPr="00BC1FF9">
        <w:rPr>
          <w:i/>
          <w:iCs/>
          <w:lang w:eastAsia="en-US"/>
        </w:rPr>
        <w:t>Xiaowan(vivo) replies Hui(Huawei).</w:t>
      </w:r>
    </w:p>
    <w:p w14:paraId="012FD67C" w14:textId="77777777" w:rsidR="000248F6" w:rsidRPr="00BC1FF9" w:rsidRDefault="000248F6" w:rsidP="000248F6">
      <w:pPr>
        <w:pStyle w:val="FP"/>
        <w:rPr>
          <w:i/>
          <w:iCs/>
          <w:lang w:eastAsia="en-US"/>
        </w:rPr>
      </w:pPr>
      <w:r w:rsidRPr="00BC1FF9">
        <w:rPr>
          <w:i/>
          <w:iCs/>
          <w:lang w:eastAsia="en-US"/>
        </w:rPr>
        <w:t>Saso (Intel) supports Qualcomm's view and provide r11 removing Method 2.</w:t>
      </w:r>
    </w:p>
    <w:p w14:paraId="23440B78" w14:textId="77777777" w:rsidR="000248F6" w:rsidRPr="00BC1FF9" w:rsidRDefault="000248F6" w:rsidP="000248F6">
      <w:pPr>
        <w:pStyle w:val="FP"/>
        <w:rPr>
          <w:i/>
          <w:iCs/>
          <w:lang w:eastAsia="en-US"/>
        </w:rPr>
      </w:pPr>
      <w:r w:rsidRPr="00BC1FF9">
        <w:rPr>
          <w:i/>
          <w:iCs/>
          <w:lang w:eastAsia="en-US"/>
        </w:rPr>
        <w:t>Hui(Huawei) objects to r11 and explain.</w:t>
      </w:r>
    </w:p>
    <w:p w14:paraId="0478CBD2" w14:textId="77777777" w:rsidR="000248F6" w:rsidRPr="00BC1FF9" w:rsidRDefault="000248F6" w:rsidP="000248F6">
      <w:pPr>
        <w:pStyle w:val="FP"/>
        <w:rPr>
          <w:i/>
          <w:iCs/>
          <w:lang w:eastAsia="en-US"/>
        </w:rPr>
      </w:pPr>
      <w:r w:rsidRPr="00BC1FF9">
        <w:rPr>
          <w:i/>
          <w:iCs/>
          <w:lang w:eastAsia="en-US"/>
        </w:rPr>
        <w:t>Yali (OPPO) cannot accept r11.</w:t>
      </w:r>
    </w:p>
    <w:p w14:paraId="292FF25F" w14:textId="77777777" w:rsidR="000248F6" w:rsidRPr="00BC1FF9" w:rsidRDefault="000248F6" w:rsidP="000248F6">
      <w:pPr>
        <w:pStyle w:val="FP"/>
        <w:rPr>
          <w:i/>
          <w:iCs/>
          <w:lang w:eastAsia="en-US"/>
        </w:rPr>
      </w:pPr>
      <w:r w:rsidRPr="00BC1FF9">
        <w:rPr>
          <w:i/>
          <w:iCs/>
          <w:lang w:eastAsia="en-US"/>
        </w:rPr>
        <w:t>Mukesh (MediaTek) also objects to r11 and provides r12 based on r10</w:t>
      </w:r>
    </w:p>
    <w:p w14:paraId="2F71F5C0" w14:textId="77777777" w:rsidR="000248F6" w:rsidRPr="00BC1FF9" w:rsidRDefault="000248F6" w:rsidP="000248F6">
      <w:pPr>
        <w:pStyle w:val="FP"/>
        <w:rPr>
          <w:i/>
          <w:iCs/>
          <w:lang w:eastAsia="en-US"/>
        </w:rPr>
      </w:pPr>
      <w:r w:rsidRPr="00BC1FF9">
        <w:rPr>
          <w:i/>
          <w:iCs/>
          <w:lang w:eastAsia="en-US"/>
        </w:rPr>
        <w:t>Paul (Ericsson) clarifies that r07 was uploaded yesterday evening by mistake, but we are ok with as it has come into the revisions stream.</w:t>
      </w:r>
    </w:p>
    <w:p w14:paraId="41ED90AB" w14:textId="77777777" w:rsidR="000248F6" w:rsidRPr="00BC1FF9" w:rsidRDefault="000248F6" w:rsidP="000248F6">
      <w:pPr>
        <w:pStyle w:val="FP"/>
        <w:rPr>
          <w:i/>
          <w:iCs/>
          <w:lang w:eastAsia="en-US"/>
        </w:rPr>
      </w:pPr>
      <w:r w:rsidRPr="00BC1FF9">
        <w:rPr>
          <w:i/>
          <w:iCs/>
          <w:lang w:eastAsia="en-US"/>
        </w:rPr>
        <w:t>Xiaowan Ke(vivo) provides r13</w:t>
      </w:r>
    </w:p>
    <w:p w14:paraId="51D3BE02" w14:textId="77777777" w:rsidR="000248F6" w:rsidRPr="00BC1FF9" w:rsidRDefault="000248F6" w:rsidP="000248F6">
      <w:pPr>
        <w:pStyle w:val="FP"/>
        <w:rPr>
          <w:i/>
          <w:iCs/>
          <w:lang w:eastAsia="en-US"/>
        </w:rPr>
      </w:pPr>
      <w:r w:rsidRPr="00BC1FF9">
        <w:rPr>
          <w:i/>
          <w:iCs/>
          <w:lang w:eastAsia="en-US"/>
        </w:rPr>
        <w:t>Mukesh (MediaTek) objects to r13. UPF is not required to store information related to congestion in L4S.</w:t>
      </w:r>
    </w:p>
    <w:p w14:paraId="432D38A1" w14:textId="77777777" w:rsidR="000248F6" w:rsidRPr="00BC1FF9" w:rsidRDefault="000248F6" w:rsidP="000248F6">
      <w:pPr>
        <w:pStyle w:val="FP"/>
        <w:rPr>
          <w:i/>
          <w:iCs/>
          <w:lang w:eastAsia="en-US"/>
        </w:rPr>
      </w:pPr>
      <w:r w:rsidRPr="00BC1FF9">
        <w:rPr>
          <w:i/>
          <w:iCs/>
          <w:lang w:eastAsia="en-US"/>
        </w:rPr>
        <w:t>Jaehyeon (Samsung) objects to r13. UPF is not required to store information related to congestion and 'if L4S traffic detection is used to trigger a L4S dedicated QoS flow establishment' is not clear.</w:t>
      </w:r>
    </w:p>
    <w:p w14:paraId="38E25387" w14:textId="77777777" w:rsidR="000248F6" w:rsidRPr="00BC1FF9" w:rsidRDefault="000248F6" w:rsidP="000248F6">
      <w:pPr>
        <w:pStyle w:val="FP"/>
        <w:rPr>
          <w:i/>
          <w:iCs/>
          <w:lang w:eastAsia="en-US"/>
        </w:rPr>
      </w:pPr>
      <w:r w:rsidRPr="00BC1FF9">
        <w:rPr>
          <w:i/>
          <w:iCs/>
          <w:lang w:eastAsia="en-US"/>
        </w:rPr>
        <w:t>Chunshan (CATT) provides r14.</w:t>
      </w:r>
    </w:p>
    <w:p w14:paraId="5DAB301E" w14:textId="77777777" w:rsidR="000248F6" w:rsidRPr="00BC1FF9" w:rsidRDefault="000248F6" w:rsidP="000248F6">
      <w:pPr>
        <w:pStyle w:val="FP"/>
        <w:rPr>
          <w:i/>
          <w:iCs/>
          <w:lang w:eastAsia="en-US"/>
        </w:rPr>
      </w:pPr>
      <w:r w:rsidRPr="00BC1FF9">
        <w:rPr>
          <w:i/>
          <w:iCs/>
          <w:lang w:eastAsia="en-US"/>
        </w:rPr>
        <w:t>Xiaowan(vivo) replies to Chunshan (CATT), Mukesh (MediaTek) and Jaehyeon (Samsung) and provides r15.</w:t>
      </w:r>
    </w:p>
    <w:p w14:paraId="0B61D315" w14:textId="77777777" w:rsidR="000248F6" w:rsidRPr="00BC1FF9" w:rsidRDefault="000248F6" w:rsidP="000248F6">
      <w:pPr>
        <w:pStyle w:val="FP"/>
        <w:rPr>
          <w:i/>
          <w:iCs/>
          <w:lang w:eastAsia="en-US"/>
        </w:rPr>
      </w:pPr>
      <w:r w:rsidRPr="00BC1FF9">
        <w:rPr>
          <w:i/>
          <w:iCs/>
          <w:lang w:eastAsia="en-US"/>
        </w:rPr>
        <w:t>Yali (OPPO) provides r16.</w:t>
      </w:r>
    </w:p>
    <w:p w14:paraId="42EB7A7C" w14:textId="77777777" w:rsidR="000248F6" w:rsidRPr="00BC1FF9" w:rsidRDefault="000248F6" w:rsidP="000248F6">
      <w:pPr>
        <w:pStyle w:val="FP"/>
        <w:rPr>
          <w:i/>
          <w:iCs/>
          <w:lang w:eastAsia="en-US"/>
        </w:rPr>
      </w:pPr>
      <w:r w:rsidRPr="00BC1FF9">
        <w:rPr>
          <w:i/>
          <w:iCs/>
          <w:lang w:eastAsia="en-US"/>
        </w:rPr>
        <w:t>Hui (Huawei) provides r17.</w:t>
      </w:r>
    </w:p>
    <w:p w14:paraId="5EC6C72E" w14:textId="77777777" w:rsidR="000248F6" w:rsidRPr="00BC1FF9" w:rsidRDefault="000248F6" w:rsidP="000248F6">
      <w:pPr>
        <w:pStyle w:val="FP"/>
        <w:rPr>
          <w:i/>
          <w:iCs/>
          <w:lang w:eastAsia="en-US"/>
        </w:rPr>
      </w:pPr>
      <w:r w:rsidRPr="00BC1FF9">
        <w:rPr>
          <w:i/>
          <w:iCs/>
          <w:lang w:eastAsia="en-US"/>
        </w:rPr>
        <w:t>Xiaowan Ke(vivo) replies Hui (Huawei) and Yali (OPPO) and provide r18</w:t>
      </w:r>
    </w:p>
    <w:p w14:paraId="0AD40B47" w14:textId="77777777" w:rsidR="000248F6" w:rsidRPr="00BC1FF9" w:rsidRDefault="000248F6" w:rsidP="000248F6">
      <w:pPr>
        <w:pStyle w:val="FP"/>
        <w:rPr>
          <w:i/>
          <w:iCs/>
          <w:lang w:eastAsia="en-US"/>
        </w:rPr>
      </w:pPr>
      <w:r w:rsidRPr="00BC1FF9">
        <w:rPr>
          <w:i/>
          <w:iCs/>
          <w:lang w:eastAsia="en-US"/>
        </w:rPr>
        <w:t>Paul (Ericsson) provides r19 and objects to r18, r17, r16, r15, r14, r13, r12, r10, r6, r5, r4, r3, r2, r1, r0.</w:t>
      </w:r>
    </w:p>
    <w:p w14:paraId="03C154ED" w14:textId="77777777" w:rsidR="000248F6" w:rsidRPr="00BC1FF9" w:rsidRDefault="000248F6" w:rsidP="000248F6">
      <w:pPr>
        <w:pStyle w:val="FP"/>
        <w:rPr>
          <w:i/>
          <w:iCs/>
          <w:lang w:eastAsia="en-US"/>
        </w:rPr>
      </w:pPr>
      <w:r w:rsidRPr="00BC1FF9">
        <w:rPr>
          <w:i/>
          <w:iCs/>
          <w:lang w:eastAsia="en-US"/>
        </w:rPr>
        <w:t>Saso (Intel) provides r20 (on top of r19).</w:t>
      </w:r>
    </w:p>
    <w:p w14:paraId="2AE3A911" w14:textId="77777777" w:rsidR="000248F6" w:rsidRPr="00BC1FF9" w:rsidRDefault="000248F6" w:rsidP="000248F6">
      <w:pPr>
        <w:pStyle w:val="FP"/>
        <w:rPr>
          <w:i/>
          <w:iCs/>
          <w:lang w:eastAsia="en-US"/>
        </w:rPr>
      </w:pPr>
      <w:r w:rsidRPr="00BC1FF9">
        <w:rPr>
          <w:i/>
          <w:iCs/>
          <w:lang w:eastAsia="en-US"/>
        </w:rPr>
        <w:t>Dan (China Mobile) provides r21 (on top of r20).</w:t>
      </w:r>
    </w:p>
    <w:p w14:paraId="7AD9C804" w14:textId="77777777" w:rsidR="000248F6" w:rsidRPr="00BC1FF9" w:rsidRDefault="000248F6" w:rsidP="000248F6">
      <w:pPr>
        <w:pStyle w:val="FP"/>
        <w:rPr>
          <w:i/>
          <w:iCs/>
          <w:lang w:eastAsia="en-US"/>
        </w:rPr>
      </w:pPr>
      <w:r w:rsidRPr="00BC1FF9">
        <w:rPr>
          <w:i/>
          <w:iCs/>
          <w:lang w:eastAsia="en-US"/>
        </w:rPr>
        <w:t>Hui (Huawei) provides r22.</w:t>
      </w:r>
    </w:p>
    <w:p w14:paraId="0FDB2F4D" w14:textId="77777777" w:rsidR="000248F6" w:rsidRPr="00BC1FF9" w:rsidRDefault="000248F6" w:rsidP="000248F6">
      <w:pPr>
        <w:pStyle w:val="FP"/>
        <w:rPr>
          <w:i/>
          <w:iCs/>
          <w:lang w:eastAsia="en-US"/>
        </w:rPr>
      </w:pPr>
      <w:r w:rsidRPr="00BC1FF9">
        <w:rPr>
          <w:i/>
          <w:iCs/>
          <w:lang w:eastAsia="en-US"/>
        </w:rPr>
        <w:t>Xiaowan Ke(vivo) provides r23</w:t>
      </w:r>
    </w:p>
    <w:p w14:paraId="66B25B89" w14:textId="77777777" w:rsidR="000248F6" w:rsidRPr="00BC1FF9" w:rsidRDefault="000248F6" w:rsidP="000248F6">
      <w:pPr>
        <w:pStyle w:val="FP"/>
        <w:rPr>
          <w:i/>
          <w:iCs/>
          <w:lang w:eastAsia="en-US"/>
        </w:rPr>
      </w:pPr>
      <w:r w:rsidRPr="00BC1FF9">
        <w:rPr>
          <w:i/>
          <w:iCs/>
          <w:lang w:eastAsia="en-US"/>
        </w:rPr>
        <w:t>==== Revisions Deadline ====</w:t>
      </w:r>
    </w:p>
    <w:p w14:paraId="636E8A4F" w14:textId="77777777" w:rsidR="000248F6" w:rsidRPr="00BC1FF9" w:rsidRDefault="000248F6" w:rsidP="000248F6">
      <w:pPr>
        <w:pStyle w:val="FP"/>
        <w:rPr>
          <w:i/>
          <w:iCs/>
          <w:lang w:eastAsia="en-US"/>
        </w:rPr>
      </w:pPr>
      <w:r w:rsidRPr="00BC1FF9">
        <w:rPr>
          <w:i/>
          <w:iCs/>
          <w:lang w:eastAsia="en-US"/>
        </w:rPr>
        <w:t>Dario (Qualcomm) can accept r19-r23 only if LS Out 8209 includes question on semantic and definition of 'congestion level information'.</w:t>
      </w:r>
    </w:p>
    <w:p w14:paraId="22BCD5FD" w14:textId="77777777" w:rsidR="000248F6" w:rsidRPr="00BC1FF9" w:rsidRDefault="000248F6" w:rsidP="000248F6">
      <w:pPr>
        <w:pStyle w:val="FP"/>
        <w:rPr>
          <w:i/>
          <w:iCs/>
          <w:lang w:eastAsia="en-US"/>
        </w:rPr>
      </w:pPr>
      <w:r w:rsidRPr="00BC1FF9">
        <w:rPr>
          <w:i/>
          <w:iCs/>
          <w:lang w:eastAsia="en-US"/>
        </w:rPr>
        <w:t>Devaki (Nokia) cannot accept the CR / any of the revision unless it is clearly clarified that the two new alternatives are applicable only for Method 2.</w:t>
      </w:r>
    </w:p>
    <w:p w14:paraId="416A03DB" w14:textId="77777777" w:rsidR="000248F6" w:rsidRPr="00BC1FF9" w:rsidRDefault="000248F6" w:rsidP="000248F6">
      <w:pPr>
        <w:pStyle w:val="FP"/>
        <w:rPr>
          <w:i/>
          <w:iCs/>
          <w:lang w:eastAsia="en-US"/>
        </w:rPr>
      </w:pPr>
      <w:r w:rsidRPr="00BC1FF9">
        <w:rPr>
          <w:i/>
          <w:iCs/>
          <w:lang w:eastAsia="en-US"/>
        </w:rPr>
        <w:t>Yali(OPPO) clarifies to Devaki (Nokia), there's no alternative2, and the alternative1 is clearly stated only for Method2.</w:t>
      </w:r>
    </w:p>
    <w:p w14:paraId="1B22C433" w14:textId="77777777" w:rsidR="000248F6" w:rsidRPr="00BC1FF9" w:rsidRDefault="000248F6" w:rsidP="000248F6">
      <w:pPr>
        <w:pStyle w:val="FP"/>
        <w:rPr>
          <w:i/>
          <w:iCs/>
          <w:lang w:eastAsia="en-US"/>
        </w:rPr>
      </w:pPr>
      <w:r w:rsidRPr="00BC1FF9">
        <w:rPr>
          <w:i/>
          <w:iCs/>
          <w:lang w:eastAsia="en-US"/>
        </w:rPr>
        <w:t>Yali (OPPO) proposes to approve r23 or r23 with removing the sentence which Dario has concern.</w:t>
      </w:r>
    </w:p>
    <w:p w14:paraId="1FCD91A0" w14:textId="77777777" w:rsidR="000248F6" w:rsidRPr="00BC1FF9" w:rsidRDefault="000248F6" w:rsidP="000248F6">
      <w:pPr>
        <w:pStyle w:val="FP"/>
        <w:rPr>
          <w:i/>
          <w:iCs/>
          <w:lang w:eastAsia="en-US"/>
        </w:rPr>
      </w:pPr>
      <w:r w:rsidRPr="00BC1FF9">
        <w:rPr>
          <w:i/>
          <w:iCs/>
          <w:lang w:eastAsia="en-US"/>
        </w:rPr>
        <w:t>Hui(Huawei) can accept r22, r23, and object any other versions.</w:t>
      </w:r>
    </w:p>
    <w:p w14:paraId="2C586A56" w14:textId="77777777" w:rsidR="000248F6" w:rsidRPr="00BC1FF9" w:rsidRDefault="000248F6" w:rsidP="000248F6">
      <w:pPr>
        <w:pStyle w:val="FP"/>
        <w:rPr>
          <w:i/>
          <w:iCs/>
          <w:lang w:eastAsia="en-US"/>
        </w:rPr>
      </w:pPr>
      <w:r w:rsidRPr="00BC1FF9">
        <w:rPr>
          <w:i/>
          <w:iCs/>
          <w:lang w:eastAsia="en-US"/>
        </w:rPr>
        <w:t>Xiaowan(vivo) replies to Yali (OPPO)</w:t>
      </w:r>
    </w:p>
    <w:p w14:paraId="56F43C75" w14:textId="77777777" w:rsidR="000248F6" w:rsidRPr="00BC1FF9" w:rsidRDefault="000248F6" w:rsidP="000248F6">
      <w:pPr>
        <w:pStyle w:val="FP"/>
        <w:rPr>
          <w:i/>
          <w:iCs/>
          <w:lang w:eastAsia="en-US"/>
        </w:rPr>
      </w:pPr>
      <w:r w:rsidRPr="00BC1FF9">
        <w:rPr>
          <w:i/>
          <w:iCs/>
          <w:lang w:eastAsia="en-US"/>
        </w:rPr>
        <w:t>Yali (OPPO) proposes to approve r23 as the term is not introduced by this paper, it's already in the existing TR conclusion. I can also live with r23 with removing 'when the UL/DL congestion level information changes (e.g. UL/DL congestion start, degree of UL/DL congestion, UL/DL congestion end) , NG-RAN reports the latest UL/DL congestion level information to PSA UPF via GTP-U header of UL packet.'.</w:t>
      </w:r>
    </w:p>
    <w:p w14:paraId="72C03ED3" w14:textId="77777777" w:rsidR="000248F6" w:rsidRPr="00BC1FF9" w:rsidRDefault="000248F6" w:rsidP="000248F6">
      <w:pPr>
        <w:pStyle w:val="FP"/>
        <w:rPr>
          <w:i/>
          <w:iCs/>
          <w:lang w:eastAsia="en-US"/>
        </w:rPr>
      </w:pPr>
      <w:r w:rsidRPr="00BC1FF9">
        <w:rPr>
          <w:i/>
          <w:iCs/>
          <w:lang w:eastAsia="en-US"/>
        </w:rPr>
        <w:t>Dan (China Mobile) support OPPO's suggested way forward: r23+removing the sentence</w:t>
      </w:r>
    </w:p>
    <w:p w14:paraId="54371B30" w14:textId="77777777" w:rsidR="000248F6" w:rsidRPr="00BC1FF9" w:rsidRDefault="000248F6" w:rsidP="000248F6">
      <w:pPr>
        <w:pStyle w:val="FP"/>
        <w:rPr>
          <w:i/>
          <w:iCs/>
          <w:lang w:eastAsia="en-US"/>
        </w:rPr>
      </w:pPr>
      <w:r w:rsidRPr="00BC1FF9">
        <w:rPr>
          <w:i/>
          <w:iCs/>
          <w:lang w:eastAsia="en-US"/>
        </w:rPr>
        <w:t>==== Final Deadline ====</w:t>
      </w:r>
    </w:p>
    <w:p w14:paraId="611AE810" w14:textId="77777777" w:rsidR="000248F6" w:rsidRDefault="000248F6" w:rsidP="000248F6">
      <w:pPr>
        <w:pStyle w:val="FP"/>
        <w:rPr>
          <w:i/>
          <w:iCs/>
          <w:lang w:eastAsia="en-US"/>
        </w:rPr>
      </w:pPr>
      <w:r w:rsidRPr="00BC1FF9">
        <w:rPr>
          <w:i/>
          <w:iCs/>
          <w:lang w:eastAsia="en-US"/>
        </w:rPr>
        <w:lastRenderedPageBreak/>
        <w:t>Dario (Qualcomm) is OK with CMCC and OPPO's proposal provided that 8673 has a clear defintion of 'congestion level'.</w:t>
      </w:r>
    </w:p>
    <w:p w14:paraId="60458FAB" w14:textId="77777777" w:rsidR="000248F6" w:rsidRPr="004C2DDB" w:rsidRDefault="000248F6" w:rsidP="000248F6">
      <w:pPr>
        <w:pStyle w:val="FP"/>
        <w:rPr>
          <w:i/>
          <w:iCs/>
          <w:lang w:eastAsia="en-US"/>
        </w:rPr>
      </w:pPr>
    </w:p>
    <w:p w14:paraId="67A57580" w14:textId="77777777" w:rsidR="000248F6" w:rsidRPr="004C2DDB" w:rsidRDefault="000248F6" w:rsidP="000248F6">
      <w:pPr>
        <w:keepNext/>
        <w:rPr>
          <w:b/>
          <w:bCs/>
          <w:lang w:eastAsia="en-US"/>
        </w:rPr>
      </w:pPr>
      <w:r w:rsidRPr="004C2DDB">
        <w:rPr>
          <w:b/>
          <w:bCs/>
          <w:lang w:eastAsia="en-US"/>
        </w:rPr>
        <w:t>Discussion and conclusion:</w:t>
      </w:r>
    </w:p>
    <w:p w14:paraId="51999C4C" w14:textId="77777777" w:rsidR="000248F6" w:rsidRPr="000248F6" w:rsidRDefault="000248F6" w:rsidP="000248F6">
      <w:pPr>
        <w:rPr>
          <w:b/>
          <w:bCs/>
        </w:rPr>
      </w:pPr>
      <w:r w:rsidRPr="000248F6">
        <w:rPr>
          <w:b/>
          <w:bCs/>
        </w:rPr>
        <w:t>Postponed to CC#4.</w:t>
      </w:r>
    </w:p>
    <w:p w14:paraId="0D0DDF90" w14:textId="77777777" w:rsidR="000248F6" w:rsidRDefault="000248F6" w:rsidP="000248F6">
      <w:pPr>
        <w:rPr>
          <w:lang w:eastAsia="en-US"/>
        </w:rPr>
      </w:pPr>
    </w:p>
    <w:p w14:paraId="68464385" w14:textId="77777777" w:rsidR="000248F6" w:rsidRDefault="000248F6" w:rsidP="000248F6">
      <w:pPr>
        <w:keepNext/>
        <w:pBdr>
          <w:top w:val="single" w:sz="4" w:space="1" w:color="auto"/>
        </w:pBdr>
        <w:rPr>
          <w:lang w:eastAsia="en-US"/>
        </w:rPr>
      </w:pPr>
      <w:r w:rsidRPr="004C2DDB">
        <w:rPr>
          <w:color w:val="0000FF"/>
          <w:lang w:eastAsia="en-US"/>
        </w:rPr>
        <w:t>S2-2208209</w:t>
      </w:r>
      <w:r>
        <w:rPr>
          <w:lang w:eastAsia="en-US"/>
        </w:rPr>
        <w:t xml:space="preserve"> (LS OUT) [DRAFT] LS on XR and Media Services (Source: vivo)</w:t>
      </w:r>
    </w:p>
    <w:p w14:paraId="6A992599" w14:textId="77777777" w:rsidR="000248F6" w:rsidRPr="004C2DDB" w:rsidRDefault="000248F6" w:rsidP="000248F6">
      <w:pPr>
        <w:pStyle w:val="FP"/>
        <w:rPr>
          <w:b/>
          <w:bCs/>
          <w:i/>
          <w:iCs/>
          <w:lang w:eastAsia="en-US"/>
        </w:rPr>
      </w:pPr>
      <w:r w:rsidRPr="004C2DDB">
        <w:rPr>
          <w:b/>
          <w:bCs/>
          <w:i/>
          <w:iCs/>
          <w:lang w:eastAsia="en-US"/>
        </w:rPr>
        <w:t>e-mail comments:</w:t>
      </w:r>
    </w:p>
    <w:p w14:paraId="10444816" w14:textId="77777777" w:rsidR="000248F6" w:rsidRPr="00BC1FF9" w:rsidRDefault="000248F6" w:rsidP="000248F6">
      <w:pPr>
        <w:pStyle w:val="FP"/>
        <w:rPr>
          <w:i/>
          <w:iCs/>
          <w:lang w:eastAsia="en-US"/>
        </w:rPr>
      </w:pPr>
      <w:r w:rsidRPr="00BC1FF9">
        <w:rPr>
          <w:i/>
          <w:iCs/>
          <w:lang w:eastAsia="en-US"/>
        </w:rPr>
        <w:t>Xiaowan Ke(vivo) provides r01 to merge LSs to RAN</w:t>
      </w:r>
    </w:p>
    <w:p w14:paraId="268E1DE1" w14:textId="77777777" w:rsidR="000248F6" w:rsidRPr="00BC1FF9" w:rsidRDefault="000248F6" w:rsidP="000248F6">
      <w:pPr>
        <w:pStyle w:val="FP"/>
        <w:rPr>
          <w:i/>
          <w:iCs/>
          <w:lang w:eastAsia="en-US"/>
        </w:rPr>
      </w:pPr>
      <w:r w:rsidRPr="00BC1FF9">
        <w:rPr>
          <w:i/>
          <w:iCs/>
          <w:lang w:eastAsia="en-US"/>
        </w:rPr>
        <w:t>Paul (Ericsson) provides r02.</w:t>
      </w:r>
    </w:p>
    <w:p w14:paraId="351D08D2" w14:textId="77777777" w:rsidR="000248F6" w:rsidRPr="00BC1FF9" w:rsidRDefault="000248F6" w:rsidP="000248F6">
      <w:pPr>
        <w:pStyle w:val="FP"/>
        <w:rPr>
          <w:i/>
          <w:iCs/>
          <w:lang w:eastAsia="en-US"/>
        </w:rPr>
      </w:pPr>
      <w:r w:rsidRPr="00BC1FF9">
        <w:rPr>
          <w:i/>
          <w:iCs/>
          <w:lang w:eastAsia="en-US"/>
        </w:rPr>
        <w:t>Xiaowan Ke(vivo) provides r03</w:t>
      </w:r>
    </w:p>
    <w:p w14:paraId="35E83017" w14:textId="77777777" w:rsidR="000248F6" w:rsidRPr="00BC1FF9" w:rsidRDefault="000248F6" w:rsidP="000248F6">
      <w:pPr>
        <w:pStyle w:val="FP"/>
        <w:rPr>
          <w:i/>
          <w:iCs/>
          <w:lang w:eastAsia="en-US"/>
        </w:rPr>
      </w:pPr>
      <w:r w:rsidRPr="00BC1FF9">
        <w:rPr>
          <w:i/>
          <w:iCs/>
          <w:lang w:eastAsia="en-US"/>
        </w:rPr>
        <w:t>Lei(Tencent) provides comments.</w:t>
      </w:r>
    </w:p>
    <w:p w14:paraId="2789A6FE" w14:textId="77777777" w:rsidR="000248F6" w:rsidRPr="00BC1FF9" w:rsidRDefault="000248F6" w:rsidP="000248F6">
      <w:pPr>
        <w:pStyle w:val="FP"/>
        <w:rPr>
          <w:i/>
          <w:iCs/>
          <w:lang w:eastAsia="en-US"/>
        </w:rPr>
      </w:pPr>
      <w:r w:rsidRPr="00BC1FF9">
        <w:rPr>
          <w:i/>
          <w:iCs/>
          <w:lang w:eastAsia="en-US"/>
        </w:rPr>
        <w:t>Xiaowan Ke(vivo) replies to Lei(Tencent) and seek clarification from proponent for the question in KI#8; If no clarification, it is proposed to remove it in later revision.</w:t>
      </w:r>
    </w:p>
    <w:p w14:paraId="66D8206F" w14:textId="77777777" w:rsidR="000248F6" w:rsidRPr="00BC1FF9" w:rsidRDefault="000248F6" w:rsidP="000248F6">
      <w:pPr>
        <w:pStyle w:val="FP"/>
        <w:rPr>
          <w:i/>
          <w:iCs/>
          <w:lang w:eastAsia="en-US"/>
        </w:rPr>
      </w:pPr>
      <w:r w:rsidRPr="00BC1FF9">
        <w:rPr>
          <w:i/>
          <w:iCs/>
          <w:lang w:eastAsia="en-US"/>
        </w:rPr>
        <w:t>Devaki (Nokia) comments that it is better to wait for conclusions to be stable to discuss the LS. Also, for KI#8 specifically, we already have significant input in the LS from RAN1.</w:t>
      </w:r>
    </w:p>
    <w:p w14:paraId="0C612B14" w14:textId="77777777" w:rsidR="000248F6" w:rsidRPr="00BC1FF9" w:rsidRDefault="000248F6" w:rsidP="000248F6">
      <w:pPr>
        <w:pStyle w:val="FP"/>
        <w:rPr>
          <w:i/>
          <w:iCs/>
          <w:lang w:eastAsia="en-US"/>
        </w:rPr>
      </w:pPr>
      <w:r w:rsidRPr="00BC1FF9">
        <w:rPr>
          <w:i/>
          <w:iCs/>
          <w:lang w:eastAsia="en-US"/>
        </w:rPr>
        <w:t>Xiaowan(vivo) relies to Devaki (Nokia) and provide r04.</w:t>
      </w:r>
    </w:p>
    <w:p w14:paraId="06BE4F33" w14:textId="77777777" w:rsidR="000248F6" w:rsidRPr="00BC1FF9" w:rsidRDefault="000248F6" w:rsidP="000248F6">
      <w:pPr>
        <w:pStyle w:val="FP"/>
        <w:rPr>
          <w:i/>
          <w:iCs/>
          <w:lang w:eastAsia="en-US"/>
        </w:rPr>
      </w:pPr>
      <w:r w:rsidRPr="00BC1FF9">
        <w:rPr>
          <w:i/>
          <w:iCs/>
          <w:lang w:eastAsia="en-US"/>
        </w:rPr>
        <w:t>Mukesh (MediaTek) and provides r05.</w:t>
      </w:r>
    </w:p>
    <w:p w14:paraId="4DF0FC18" w14:textId="77777777" w:rsidR="000248F6" w:rsidRPr="00BC1FF9" w:rsidRDefault="000248F6" w:rsidP="000248F6">
      <w:pPr>
        <w:pStyle w:val="FP"/>
        <w:rPr>
          <w:i/>
          <w:iCs/>
          <w:lang w:eastAsia="en-US"/>
        </w:rPr>
      </w:pPr>
      <w:r w:rsidRPr="00BC1FF9">
        <w:rPr>
          <w:i/>
          <w:iCs/>
          <w:lang w:eastAsia="en-US"/>
        </w:rPr>
        <w:t>Mike (InterDigital) comments and provides r06 and points out that this is a reply LS to R1-2205531/S2-2208105.</w:t>
      </w:r>
    </w:p>
    <w:p w14:paraId="3103F0C6" w14:textId="77777777" w:rsidR="000248F6" w:rsidRPr="00BC1FF9" w:rsidRDefault="000248F6" w:rsidP="000248F6">
      <w:pPr>
        <w:pStyle w:val="FP"/>
        <w:rPr>
          <w:i/>
          <w:iCs/>
          <w:lang w:eastAsia="en-US"/>
        </w:rPr>
      </w:pPr>
      <w:r w:rsidRPr="00BC1FF9">
        <w:rPr>
          <w:i/>
          <w:iCs/>
          <w:lang w:eastAsia="en-US"/>
        </w:rPr>
        <w:t>Chunshan(CATT) provides r07.</w:t>
      </w:r>
    </w:p>
    <w:p w14:paraId="7F389D6A" w14:textId="77777777" w:rsidR="000248F6" w:rsidRPr="00BC1FF9" w:rsidRDefault="000248F6" w:rsidP="000248F6">
      <w:pPr>
        <w:pStyle w:val="FP"/>
        <w:rPr>
          <w:i/>
          <w:iCs/>
          <w:lang w:eastAsia="en-US"/>
        </w:rPr>
      </w:pPr>
      <w:r w:rsidRPr="00BC1FF9">
        <w:rPr>
          <w:i/>
          <w:iCs/>
          <w:lang w:eastAsia="en-US"/>
        </w:rPr>
        <w:t>Dario (Qualcomm) comments and provides r08</w:t>
      </w:r>
    </w:p>
    <w:p w14:paraId="39FBE245" w14:textId="77777777" w:rsidR="000248F6" w:rsidRPr="00BC1FF9" w:rsidRDefault="000248F6" w:rsidP="000248F6">
      <w:pPr>
        <w:pStyle w:val="FP"/>
        <w:rPr>
          <w:i/>
          <w:iCs/>
          <w:lang w:eastAsia="en-US"/>
        </w:rPr>
      </w:pPr>
      <w:r w:rsidRPr="00BC1FF9">
        <w:rPr>
          <w:i/>
          <w:iCs/>
          <w:lang w:eastAsia="en-US"/>
        </w:rPr>
        <w:t>Zhuoyun (Tencent) comments and provides r09.</w:t>
      </w:r>
    </w:p>
    <w:p w14:paraId="0F24472A" w14:textId="77777777" w:rsidR="000248F6" w:rsidRPr="00BC1FF9" w:rsidRDefault="000248F6" w:rsidP="000248F6">
      <w:pPr>
        <w:pStyle w:val="FP"/>
        <w:rPr>
          <w:i/>
          <w:iCs/>
          <w:lang w:eastAsia="en-US"/>
        </w:rPr>
      </w:pPr>
      <w:r w:rsidRPr="00BC1FF9">
        <w:rPr>
          <w:i/>
          <w:iCs/>
          <w:lang w:eastAsia="en-US"/>
        </w:rPr>
        <w:t>Xiaowan Ke(vivo) provides r10</w:t>
      </w:r>
    </w:p>
    <w:p w14:paraId="7DCABE6A" w14:textId="77777777" w:rsidR="000248F6" w:rsidRPr="00BC1FF9" w:rsidRDefault="000248F6" w:rsidP="000248F6">
      <w:pPr>
        <w:pStyle w:val="FP"/>
        <w:rPr>
          <w:i/>
          <w:iCs/>
          <w:lang w:eastAsia="en-US"/>
        </w:rPr>
      </w:pPr>
      <w:r w:rsidRPr="00BC1FF9">
        <w:rPr>
          <w:i/>
          <w:iCs/>
          <w:lang w:eastAsia="en-US"/>
        </w:rPr>
        <w:t>Hui (Huawei) provides r11.</w:t>
      </w:r>
    </w:p>
    <w:p w14:paraId="65F7F67F" w14:textId="77777777" w:rsidR="000248F6" w:rsidRPr="00BC1FF9" w:rsidRDefault="000248F6" w:rsidP="000248F6">
      <w:pPr>
        <w:pStyle w:val="FP"/>
        <w:rPr>
          <w:i/>
          <w:iCs/>
          <w:lang w:eastAsia="en-US"/>
        </w:rPr>
      </w:pPr>
      <w:r w:rsidRPr="00BC1FF9">
        <w:rPr>
          <w:i/>
          <w:iCs/>
          <w:lang w:eastAsia="en-US"/>
        </w:rPr>
        <w:t>Mike (InterDigital) comments and provides r12</w:t>
      </w:r>
    </w:p>
    <w:p w14:paraId="74B84811" w14:textId="77777777" w:rsidR="000248F6" w:rsidRPr="00BC1FF9" w:rsidRDefault="000248F6" w:rsidP="000248F6">
      <w:pPr>
        <w:pStyle w:val="FP"/>
        <w:rPr>
          <w:i/>
          <w:iCs/>
          <w:lang w:eastAsia="en-US"/>
        </w:rPr>
      </w:pPr>
      <w:r w:rsidRPr="00BC1FF9">
        <w:rPr>
          <w:i/>
          <w:iCs/>
          <w:lang w:eastAsia="en-US"/>
        </w:rPr>
        <w:t>Mukesh (MediaTek) objects to r12.</w:t>
      </w:r>
    </w:p>
    <w:p w14:paraId="5CB19D86" w14:textId="77777777" w:rsidR="000248F6" w:rsidRPr="00BC1FF9" w:rsidRDefault="000248F6" w:rsidP="000248F6">
      <w:pPr>
        <w:pStyle w:val="FP"/>
        <w:rPr>
          <w:i/>
          <w:iCs/>
          <w:lang w:eastAsia="en-US"/>
        </w:rPr>
      </w:pPr>
      <w:r w:rsidRPr="00BC1FF9">
        <w:rPr>
          <w:i/>
          <w:iCs/>
          <w:lang w:eastAsia="en-US"/>
        </w:rPr>
        <w:t>Mukesh (MediaTek) no longer objects to r12.</w:t>
      </w:r>
    </w:p>
    <w:p w14:paraId="24F50682" w14:textId="77777777" w:rsidR="000248F6" w:rsidRPr="00BC1FF9" w:rsidRDefault="000248F6" w:rsidP="000248F6">
      <w:pPr>
        <w:pStyle w:val="FP"/>
        <w:rPr>
          <w:i/>
          <w:iCs/>
          <w:lang w:eastAsia="en-US"/>
        </w:rPr>
      </w:pPr>
      <w:r w:rsidRPr="00BC1FF9">
        <w:rPr>
          <w:i/>
          <w:iCs/>
          <w:lang w:eastAsia="en-US"/>
        </w:rPr>
        <w:t>Curt (Meta) comments.. provided r13 (based on r12).</w:t>
      </w:r>
    </w:p>
    <w:p w14:paraId="6707611F" w14:textId="77777777" w:rsidR="000248F6" w:rsidRPr="00BC1FF9" w:rsidRDefault="000248F6" w:rsidP="000248F6">
      <w:pPr>
        <w:pStyle w:val="FP"/>
        <w:rPr>
          <w:i/>
          <w:iCs/>
          <w:lang w:eastAsia="en-US"/>
        </w:rPr>
      </w:pPr>
      <w:r w:rsidRPr="00BC1FF9">
        <w:rPr>
          <w:i/>
          <w:iCs/>
          <w:lang w:eastAsia="en-US"/>
        </w:rPr>
        <w:t>Xiaowan Ke(vivo) replies to Curt (Meta) and provides r14</w:t>
      </w:r>
    </w:p>
    <w:p w14:paraId="2125CF6F" w14:textId="77777777" w:rsidR="000248F6" w:rsidRPr="00BC1FF9" w:rsidRDefault="000248F6" w:rsidP="000248F6">
      <w:pPr>
        <w:pStyle w:val="FP"/>
        <w:rPr>
          <w:i/>
          <w:iCs/>
          <w:lang w:eastAsia="en-US"/>
        </w:rPr>
      </w:pPr>
      <w:r w:rsidRPr="00BC1FF9">
        <w:rPr>
          <w:i/>
          <w:iCs/>
          <w:lang w:eastAsia="en-US"/>
        </w:rPr>
        <w:t>Lei(Tencent) provide comments and r15.</w:t>
      </w:r>
    </w:p>
    <w:p w14:paraId="4293A1C0" w14:textId="77777777" w:rsidR="000248F6" w:rsidRPr="00BC1FF9" w:rsidRDefault="000248F6" w:rsidP="000248F6">
      <w:pPr>
        <w:pStyle w:val="FP"/>
        <w:rPr>
          <w:i/>
          <w:iCs/>
          <w:lang w:eastAsia="en-US"/>
        </w:rPr>
      </w:pPr>
      <w:r w:rsidRPr="00BC1FF9">
        <w:rPr>
          <w:i/>
          <w:iCs/>
          <w:lang w:eastAsia="en-US"/>
        </w:rPr>
        <w:t>Dario (Qualcomm) comments and provides r16.</w:t>
      </w:r>
    </w:p>
    <w:p w14:paraId="34B12714" w14:textId="77777777" w:rsidR="000248F6" w:rsidRPr="00BC1FF9" w:rsidRDefault="000248F6" w:rsidP="000248F6">
      <w:pPr>
        <w:pStyle w:val="FP"/>
        <w:rPr>
          <w:i/>
          <w:iCs/>
          <w:lang w:eastAsia="en-US"/>
        </w:rPr>
      </w:pPr>
      <w:r w:rsidRPr="00BC1FF9">
        <w:rPr>
          <w:i/>
          <w:iCs/>
          <w:lang w:eastAsia="en-US"/>
        </w:rPr>
        <w:t>Xinpeng(Huawei) replies to Dario (Qualcomm).</w:t>
      </w:r>
    </w:p>
    <w:p w14:paraId="0B350C6D" w14:textId="77777777" w:rsidR="000248F6" w:rsidRPr="00BC1FF9" w:rsidRDefault="000248F6" w:rsidP="000248F6">
      <w:pPr>
        <w:pStyle w:val="FP"/>
        <w:rPr>
          <w:i/>
          <w:iCs/>
          <w:lang w:eastAsia="en-US"/>
        </w:rPr>
      </w:pPr>
      <w:r w:rsidRPr="00BC1FF9">
        <w:rPr>
          <w:i/>
          <w:iCs/>
          <w:lang w:eastAsia="en-US"/>
        </w:rPr>
        <w:t>Hui (Huawei) objects to r16.</w:t>
      </w:r>
    </w:p>
    <w:p w14:paraId="0D2A6321" w14:textId="77777777" w:rsidR="000248F6" w:rsidRPr="00BC1FF9" w:rsidRDefault="000248F6" w:rsidP="000248F6">
      <w:pPr>
        <w:pStyle w:val="FP"/>
        <w:rPr>
          <w:i/>
          <w:iCs/>
          <w:lang w:eastAsia="en-US"/>
        </w:rPr>
      </w:pPr>
      <w:r w:rsidRPr="00BC1FF9">
        <w:rPr>
          <w:i/>
          <w:iCs/>
          <w:lang w:eastAsia="en-US"/>
        </w:rPr>
        <w:t>Saso (Intel) seeks clarification on 'per-RAN node congestion' and the relevance of 'per-DRB congestion'.</w:t>
      </w:r>
    </w:p>
    <w:p w14:paraId="2E299EF0" w14:textId="77777777" w:rsidR="000248F6" w:rsidRPr="00BC1FF9" w:rsidRDefault="000248F6" w:rsidP="000248F6">
      <w:pPr>
        <w:pStyle w:val="FP"/>
        <w:rPr>
          <w:i/>
          <w:iCs/>
          <w:lang w:eastAsia="en-US"/>
        </w:rPr>
      </w:pPr>
      <w:r w:rsidRPr="00BC1FF9">
        <w:rPr>
          <w:i/>
          <w:iCs/>
          <w:lang w:eastAsia="en-US"/>
        </w:rPr>
        <w:t>Xiaowan(vivo) replies to Saso (Intel) on 'per-RAN node congestion' and the relevance of 'per-DRB congestion'.</w:t>
      </w:r>
    </w:p>
    <w:p w14:paraId="0DC32EA3" w14:textId="77777777" w:rsidR="000248F6" w:rsidRPr="00BC1FF9" w:rsidRDefault="000248F6" w:rsidP="000248F6">
      <w:pPr>
        <w:pStyle w:val="FP"/>
        <w:rPr>
          <w:i/>
          <w:iCs/>
          <w:lang w:eastAsia="en-US"/>
        </w:rPr>
      </w:pPr>
      <w:r w:rsidRPr="00BC1FF9">
        <w:rPr>
          <w:i/>
          <w:iCs/>
          <w:lang w:eastAsia="en-US"/>
        </w:rPr>
        <w:t>Curt (Meta) replies Xiaowan</w:t>
      </w:r>
    </w:p>
    <w:p w14:paraId="13E0E7B4" w14:textId="77777777" w:rsidR="000248F6" w:rsidRPr="00BC1FF9" w:rsidRDefault="000248F6" w:rsidP="000248F6">
      <w:pPr>
        <w:pStyle w:val="FP"/>
        <w:rPr>
          <w:i/>
          <w:iCs/>
          <w:lang w:eastAsia="en-US"/>
        </w:rPr>
      </w:pPr>
      <w:r w:rsidRPr="00BC1FF9">
        <w:rPr>
          <w:i/>
          <w:iCs/>
          <w:lang w:eastAsia="en-US"/>
        </w:rPr>
        <w:t>Saso (Intel) replies to Xiaowan.</w:t>
      </w:r>
    </w:p>
    <w:p w14:paraId="3625989E" w14:textId="77777777" w:rsidR="000248F6" w:rsidRPr="00BC1FF9" w:rsidRDefault="000248F6" w:rsidP="000248F6">
      <w:pPr>
        <w:pStyle w:val="FP"/>
        <w:rPr>
          <w:i/>
          <w:iCs/>
          <w:lang w:eastAsia="en-US"/>
        </w:rPr>
      </w:pPr>
      <w:r w:rsidRPr="00BC1FF9">
        <w:rPr>
          <w:i/>
          <w:iCs/>
          <w:lang w:eastAsia="en-US"/>
        </w:rPr>
        <w:t>Paul (Ericsson) provides r17.</w:t>
      </w:r>
    </w:p>
    <w:p w14:paraId="5B5CB007" w14:textId="77777777" w:rsidR="000248F6" w:rsidRPr="00BC1FF9" w:rsidRDefault="000248F6" w:rsidP="000248F6">
      <w:pPr>
        <w:pStyle w:val="FP"/>
        <w:rPr>
          <w:i/>
          <w:iCs/>
          <w:lang w:eastAsia="en-US"/>
        </w:rPr>
      </w:pPr>
      <w:r w:rsidRPr="00BC1FF9">
        <w:rPr>
          <w:i/>
          <w:iCs/>
          <w:lang w:eastAsia="en-US"/>
        </w:rPr>
        <w:t>Xiaowan Ke(vivo) provides 18</w:t>
      </w:r>
    </w:p>
    <w:p w14:paraId="0DD9D317" w14:textId="77777777" w:rsidR="000248F6" w:rsidRPr="00BC1FF9" w:rsidRDefault="000248F6" w:rsidP="000248F6">
      <w:pPr>
        <w:pStyle w:val="FP"/>
        <w:rPr>
          <w:i/>
          <w:iCs/>
          <w:lang w:eastAsia="en-US"/>
        </w:rPr>
      </w:pPr>
      <w:r w:rsidRPr="00BC1FF9">
        <w:rPr>
          <w:i/>
          <w:iCs/>
          <w:lang w:eastAsia="en-US"/>
        </w:rPr>
        <w:t>Paul (Ericsson) asks Xiaowan question for clarification.</w:t>
      </w:r>
    </w:p>
    <w:p w14:paraId="7883C4F6" w14:textId="77777777" w:rsidR="000248F6" w:rsidRPr="00BC1FF9" w:rsidRDefault="000248F6" w:rsidP="000248F6">
      <w:pPr>
        <w:pStyle w:val="FP"/>
        <w:rPr>
          <w:i/>
          <w:iCs/>
          <w:lang w:eastAsia="en-US"/>
        </w:rPr>
      </w:pPr>
      <w:r w:rsidRPr="00BC1FF9">
        <w:rPr>
          <w:i/>
          <w:iCs/>
          <w:lang w:eastAsia="en-US"/>
        </w:rPr>
        <w:t>Xiaowan(vivo) replies to Paul (Ericsson)</w:t>
      </w:r>
    </w:p>
    <w:p w14:paraId="722806A1" w14:textId="77777777" w:rsidR="000248F6" w:rsidRPr="00BC1FF9" w:rsidRDefault="000248F6" w:rsidP="000248F6">
      <w:pPr>
        <w:pStyle w:val="FP"/>
        <w:rPr>
          <w:i/>
          <w:iCs/>
          <w:lang w:eastAsia="en-US"/>
        </w:rPr>
      </w:pPr>
      <w:r w:rsidRPr="00BC1FF9">
        <w:rPr>
          <w:i/>
          <w:iCs/>
          <w:lang w:eastAsia="en-US"/>
        </w:rPr>
        <w:t>Mukesh (MediaTek) agree with Paul (Ericsson)</w:t>
      </w:r>
    </w:p>
    <w:p w14:paraId="049332AC" w14:textId="77777777" w:rsidR="000248F6" w:rsidRPr="00BC1FF9" w:rsidRDefault="000248F6" w:rsidP="000248F6">
      <w:pPr>
        <w:pStyle w:val="FP"/>
        <w:rPr>
          <w:i/>
          <w:iCs/>
          <w:lang w:eastAsia="en-US"/>
        </w:rPr>
      </w:pPr>
      <w:r w:rsidRPr="00BC1FF9">
        <w:rPr>
          <w:i/>
          <w:iCs/>
          <w:lang w:eastAsia="en-US"/>
        </w:rPr>
        <w:t>Xiaowan(vivo) replies to Mukesh (MediaTek) and Paul (Ericsson) and provide 19</w:t>
      </w:r>
    </w:p>
    <w:p w14:paraId="1E0B9E6B" w14:textId="77777777" w:rsidR="000248F6" w:rsidRPr="00BC1FF9" w:rsidRDefault="000248F6" w:rsidP="000248F6">
      <w:pPr>
        <w:pStyle w:val="FP"/>
        <w:rPr>
          <w:i/>
          <w:iCs/>
          <w:lang w:eastAsia="en-US"/>
        </w:rPr>
      </w:pPr>
      <w:r w:rsidRPr="00BC1FF9">
        <w:rPr>
          <w:i/>
          <w:iCs/>
          <w:lang w:eastAsia="en-US"/>
        </w:rPr>
        <w:t>Xiaowan(vivo) provide r19</w:t>
      </w:r>
    </w:p>
    <w:p w14:paraId="3EC92F9C" w14:textId="77777777" w:rsidR="000248F6" w:rsidRPr="00BC1FF9" w:rsidRDefault="000248F6" w:rsidP="000248F6">
      <w:pPr>
        <w:pStyle w:val="FP"/>
        <w:rPr>
          <w:i/>
          <w:iCs/>
          <w:lang w:eastAsia="en-US"/>
        </w:rPr>
      </w:pPr>
      <w:r w:rsidRPr="00BC1FF9">
        <w:rPr>
          <w:i/>
          <w:iCs/>
          <w:lang w:eastAsia="en-US"/>
        </w:rPr>
        <w:t>Paul (Ericsson) provides r20 to find a compromise text.</w:t>
      </w:r>
    </w:p>
    <w:p w14:paraId="47344B1D" w14:textId="77777777" w:rsidR="000248F6" w:rsidRPr="00BC1FF9" w:rsidRDefault="000248F6" w:rsidP="000248F6">
      <w:pPr>
        <w:pStyle w:val="FP"/>
        <w:rPr>
          <w:i/>
          <w:iCs/>
          <w:lang w:eastAsia="en-US"/>
        </w:rPr>
      </w:pPr>
      <w:r w:rsidRPr="00BC1FF9">
        <w:rPr>
          <w:i/>
          <w:iCs/>
          <w:lang w:eastAsia="en-US"/>
        </w:rPr>
        <w:t>==== Revisions Deadline ====</w:t>
      </w:r>
    </w:p>
    <w:p w14:paraId="3C327067" w14:textId="77777777" w:rsidR="000248F6" w:rsidRPr="00BC1FF9" w:rsidRDefault="000248F6" w:rsidP="000248F6">
      <w:pPr>
        <w:pStyle w:val="FP"/>
        <w:rPr>
          <w:i/>
          <w:iCs/>
          <w:lang w:eastAsia="en-US"/>
        </w:rPr>
      </w:pPr>
      <w:r w:rsidRPr="00BC1FF9">
        <w:rPr>
          <w:i/>
          <w:iCs/>
          <w:lang w:eastAsia="en-US"/>
        </w:rPr>
        <w:t>Devaki (Nokia) cannot accept the text regarding Uplink for KI#4/5 in the LS as it is technically incorrect. I have indicated # of times, SA2 specified reflective QoS framework also addresses UL.</w:t>
      </w:r>
    </w:p>
    <w:p w14:paraId="760EE33A" w14:textId="77777777" w:rsidR="000248F6" w:rsidRPr="00BC1FF9" w:rsidRDefault="000248F6" w:rsidP="000248F6">
      <w:pPr>
        <w:pStyle w:val="FP"/>
        <w:rPr>
          <w:i/>
          <w:iCs/>
          <w:lang w:eastAsia="en-US"/>
        </w:rPr>
      </w:pPr>
      <w:r w:rsidRPr="00BC1FF9">
        <w:rPr>
          <w:i/>
          <w:iCs/>
          <w:lang w:eastAsia="en-US"/>
        </w:rPr>
        <w:t>Xiaowan(vivo) replies to Devaki (Nokia)</w:t>
      </w:r>
    </w:p>
    <w:p w14:paraId="343010AC" w14:textId="77777777" w:rsidR="000248F6" w:rsidRPr="00BC1FF9" w:rsidRDefault="000248F6" w:rsidP="000248F6">
      <w:pPr>
        <w:pStyle w:val="FP"/>
        <w:rPr>
          <w:i/>
          <w:iCs/>
          <w:lang w:eastAsia="en-US"/>
        </w:rPr>
      </w:pPr>
      <w:r w:rsidRPr="00BC1FF9">
        <w:rPr>
          <w:i/>
          <w:iCs/>
          <w:lang w:eastAsia="en-US"/>
        </w:rPr>
        <w:t>Hui(Huawei) clarify that we have definition for 'congestion level info' then Q0 is not needed.</w:t>
      </w:r>
    </w:p>
    <w:p w14:paraId="32FC5FD7" w14:textId="77777777" w:rsidR="000248F6" w:rsidRPr="00BC1FF9" w:rsidRDefault="000248F6" w:rsidP="000248F6">
      <w:pPr>
        <w:pStyle w:val="FP"/>
        <w:rPr>
          <w:i/>
          <w:iCs/>
          <w:lang w:eastAsia="en-US"/>
        </w:rPr>
      </w:pPr>
      <w:r w:rsidRPr="00BC1FF9">
        <w:rPr>
          <w:i/>
          <w:iCs/>
          <w:lang w:eastAsia="en-US"/>
        </w:rPr>
        <w:t>Xiaowan Ke(vivo) proposes to agree r20 with addition of agreed pCR 2208536rZZ for KI#3 and removal of 'SA2 understands the uplink PDU Set handling is closely related to the interaction between the UE and RAN. Hence, SA2 decides to focus on the downlink PDU Set handling and to align with RAN's progress and decision for uplink, if any. '</w:t>
      </w:r>
    </w:p>
    <w:p w14:paraId="16F58E47" w14:textId="77777777" w:rsidR="000248F6" w:rsidRPr="00BC1FF9" w:rsidRDefault="000248F6" w:rsidP="000248F6">
      <w:pPr>
        <w:pStyle w:val="FP"/>
        <w:rPr>
          <w:i/>
          <w:iCs/>
          <w:lang w:eastAsia="en-US"/>
        </w:rPr>
      </w:pPr>
      <w:r w:rsidRPr="00BC1FF9">
        <w:rPr>
          <w:i/>
          <w:iCs/>
          <w:lang w:eastAsia="en-US"/>
        </w:rPr>
        <w:t>Paul (Ericsson) provides r21.</w:t>
      </w:r>
    </w:p>
    <w:p w14:paraId="65600518" w14:textId="77777777" w:rsidR="000248F6" w:rsidRPr="00BC1FF9" w:rsidRDefault="000248F6" w:rsidP="000248F6">
      <w:pPr>
        <w:pStyle w:val="FP"/>
        <w:rPr>
          <w:i/>
          <w:iCs/>
          <w:lang w:eastAsia="en-US"/>
        </w:rPr>
      </w:pPr>
      <w:r w:rsidRPr="00BC1FF9">
        <w:rPr>
          <w:i/>
          <w:iCs/>
          <w:lang w:eastAsia="en-US"/>
        </w:rPr>
        <w:t>Hui (Huawei) provide r22 and r23, objects other versions.</w:t>
      </w:r>
    </w:p>
    <w:p w14:paraId="2FB0589D" w14:textId="77777777" w:rsidR="000248F6" w:rsidRPr="00BC1FF9" w:rsidRDefault="000248F6" w:rsidP="000248F6">
      <w:pPr>
        <w:pStyle w:val="FP"/>
        <w:rPr>
          <w:i/>
          <w:iCs/>
          <w:lang w:eastAsia="en-US"/>
        </w:rPr>
      </w:pPr>
      <w:r w:rsidRPr="00BC1FF9">
        <w:rPr>
          <w:i/>
          <w:iCs/>
          <w:lang w:eastAsia="en-US"/>
        </w:rPr>
        <w:t>Devaki (Nokia) agrees with r20 with addition of agreed pCR 2208536rZZ for KI#3 and removal of 'SA2 understands the uplink PDU Set handling is closely related to the interaction between the UE and RAN. Hence, SA2 decides to focus on the downlink PDU Set handling and to align with RAN's progress and decision for uplink, if any. '</w:t>
      </w:r>
    </w:p>
    <w:p w14:paraId="1B445248" w14:textId="77777777" w:rsidR="000248F6" w:rsidRPr="00BC1FF9" w:rsidRDefault="000248F6" w:rsidP="000248F6">
      <w:pPr>
        <w:pStyle w:val="FP"/>
        <w:rPr>
          <w:i/>
          <w:iCs/>
          <w:lang w:eastAsia="en-US"/>
        </w:rPr>
      </w:pPr>
      <w:r w:rsidRPr="00BC1FF9">
        <w:rPr>
          <w:i/>
          <w:iCs/>
          <w:lang w:eastAsia="en-US"/>
        </w:rPr>
        <w:t>Hui (Huawei) asks to pending the LS until the comments from Ericsson and Qualcomm on 'congestion level info' is resolved in S2-2208673.</w:t>
      </w:r>
    </w:p>
    <w:p w14:paraId="2715666E" w14:textId="77777777" w:rsidR="000248F6" w:rsidRPr="00BC1FF9" w:rsidRDefault="000248F6" w:rsidP="000248F6">
      <w:pPr>
        <w:pStyle w:val="FP"/>
        <w:rPr>
          <w:i/>
          <w:iCs/>
          <w:lang w:eastAsia="en-US"/>
        </w:rPr>
      </w:pPr>
      <w:r w:rsidRPr="00BC1FF9">
        <w:rPr>
          <w:i/>
          <w:iCs/>
          <w:lang w:eastAsia="en-US"/>
        </w:rPr>
        <w:t>Xiaowan Ke(vivo) agrees with option1 and option1_plus and prefers option1; Option1: r20 with addition of agreed pCR 2208536rZZ for KI#3 and removal of 'SA2 understands the uplink PDU Set handling is closely related to the interaction between the UE and RAN. Hence, SA2 decides to focus on the downlink PDU Set handling and to align with RAN's progress and decision for uplink, if any. ' and removal of 'SA2 is also considering per QoS flow congestion information exposure on N2 as well as on N3 for which SA2 seeks RAN WGs feedback.'. Option1_plus: further remove all the questions for KI#3 based on Option1</w:t>
      </w:r>
    </w:p>
    <w:p w14:paraId="7B074E5E" w14:textId="77777777" w:rsidR="000248F6" w:rsidRPr="00BC1FF9" w:rsidRDefault="000248F6" w:rsidP="000248F6">
      <w:pPr>
        <w:pStyle w:val="FP"/>
        <w:rPr>
          <w:i/>
          <w:iCs/>
          <w:lang w:eastAsia="en-US"/>
        </w:rPr>
      </w:pPr>
      <w:r w:rsidRPr="00BC1FF9">
        <w:rPr>
          <w:i/>
          <w:iCs/>
          <w:lang w:eastAsia="en-US"/>
        </w:rPr>
        <w:lastRenderedPageBreak/>
        <w:t>Hui (Huawei) can accept option 1 only after we agreed on a definition on 'congestion level info' in S2-2208673 since the question use it but some companies challenge the definition.</w:t>
      </w:r>
    </w:p>
    <w:p w14:paraId="62566621" w14:textId="77777777" w:rsidR="000248F6" w:rsidRPr="00BC1FF9" w:rsidRDefault="000248F6" w:rsidP="000248F6">
      <w:pPr>
        <w:pStyle w:val="FP"/>
        <w:rPr>
          <w:i/>
          <w:iCs/>
          <w:lang w:eastAsia="en-US"/>
        </w:rPr>
      </w:pPr>
      <w:r w:rsidRPr="00BC1FF9">
        <w:rPr>
          <w:i/>
          <w:iCs/>
          <w:lang w:eastAsia="en-US"/>
        </w:rPr>
        <w:t>Xiaowan Ke(vivo) ask for CC#3 if it is not agreed</w:t>
      </w:r>
    </w:p>
    <w:p w14:paraId="2798F51A" w14:textId="77777777" w:rsidR="000248F6" w:rsidRPr="00BC1FF9" w:rsidRDefault="000248F6" w:rsidP="000248F6">
      <w:pPr>
        <w:pStyle w:val="FP"/>
        <w:rPr>
          <w:i/>
          <w:iCs/>
          <w:lang w:eastAsia="en-US"/>
        </w:rPr>
      </w:pPr>
      <w:r w:rsidRPr="00BC1FF9">
        <w:rPr>
          <w:i/>
          <w:iCs/>
          <w:lang w:eastAsia="en-US"/>
        </w:rPr>
        <w:t>Dan(China Mobile) ask for CC#3 and suggest to send the LS out to RAN in this meeting.</w:t>
      </w:r>
    </w:p>
    <w:p w14:paraId="31FFBC9D" w14:textId="77777777" w:rsidR="000248F6" w:rsidRPr="00BC1FF9" w:rsidRDefault="000248F6" w:rsidP="000248F6">
      <w:pPr>
        <w:pStyle w:val="FP"/>
        <w:rPr>
          <w:i/>
          <w:iCs/>
          <w:lang w:eastAsia="en-US"/>
        </w:rPr>
      </w:pPr>
      <w:r w:rsidRPr="00BC1FF9">
        <w:rPr>
          <w:i/>
          <w:iCs/>
          <w:lang w:eastAsia="en-US"/>
        </w:rPr>
        <w:t>==== Final Deadline ====</w:t>
      </w:r>
    </w:p>
    <w:p w14:paraId="3AF3A887" w14:textId="77777777" w:rsidR="000248F6" w:rsidRPr="00BC1FF9" w:rsidRDefault="000248F6" w:rsidP="000248F6">
      <w:pPr>
        <w:pStyle w:val="FP"/>
        <w:rPr>
          <w:i/>
          <w:iCs/>
          <w:lang w:eastAsia="en-US"/>
        </w:rPr>
      </w:pPr>
      <w:r w:rsidRPr="00BC1FF9">
        <w:rPr>
          <w:i/>
          <w:iCs/>
          <w:lang w:eastAsia="en-US"/>
        </w:rPr>
        <w:t>Dario (Qualcomm) proposes to attach to r23 the agreed 8673rXX and add:</w:t>
      </w:r>
    </w:p>
    <w:p w14:paraId="3095268D" w14:textId="77777777" w:rsidR="000248F6" w:rsidRPr="00BC1FF9" w:rsidRDefault="000248F6" w:rsidP="000248F6">
      <w:pPr>
        <w:pStyle w:val="FP"/>
        <w:rPr>
          <w:i/>
          <w:iCs/>
          <w:lang w:eastAsia="en-US"/>
        </w:rPr>
      </w:pPr>
      <w:r w:rsidRPr="00BC1FF9">
        <w:rPr>
          <w:i/>
          <w:iCs/>
          <w:lang w:eastAsia="en-US"/>
        </w:rPr>
        <w:t>'Q3: whether it is feasible for NG-RAN to provide the congestion level to 5GC at QoS flow level'</w:t>
      </w:r>
    </w:p>
    <w:p w14:paraId="64F4AB17" w14:textId="77777777" w:rsidR="000248F6" w:rsidRPr="00BC1FF9" w:rsidRDefault="000248F6" w:rsidP="000248F6">
      <w:pPr>
        <w:pStyle w:val="FP"/>
        <w:rPr>
          <w:i/>
          <w:iCs/>
          <w:lang w:eastAsia="en-US"/>
        </w:rPr>
      </w:pPr>
      <w:r w:rsidRPr="00BC1FF9">
        <w:rPr>
          <w:i/>
          <w:iCs/>
          <w:lang w:eastAsia="en-US"/>
        </w:rPr>
        <w:t>Hui (Huawei) proposes to attach to r23 the agreed 8673rXX and add:</w:t>
      </w:r>
    </w:p>
    <w:p w14:paraId="19547038" w14:textId="77777777" w:rsidR="000248F6" w:rsidRPr="00BC1FF9" w:rsidRDefault="000248F6" w:rsidP="000248F6">
      <w:pPr>
        <w:pStyle w:val="FP"/>
        <w:rPr>
          <w:i/>
          <w:iCs/>
          <w:lang w:eastAsia="en-US"/>
        </w:rPr>
      </w:pPr>
      <w:r w:rsidRPr="00BC1FF9">
        <w:rPr>
          <w:i/>
          <w:iCs/>
          <w:lang w:eastAsia="en-US"/>
        </w:rPr>
        <w:t>'Q3: whether it is feasible for NG-RAN to provide the above congestion level to 5GC at QoS flow level'</w:t>
      </w:r>
    </w:p>
    <w:p w14:paraId="5761C62C" w14:textId="77777777" w:rsidR="000248F6" w:rsidRPr="00BC1FF9" w:rsidRDefault="000248F6" w:rsidP="000248F6">
      <w:pPr>
        <w:pStyle w:val="FP"/>
        <w:rPr>
          <w:i/>
          <w:iCs/>
          <w:lang w:eastAsia="en-US"/>
        </w:rPr>
      </w:pPr>
      <w:r w:rsidRPr="00BC1FF9">
        <w:rPr>
          <w:i/>
          <w:iCs/>
          <w:lang w:eastAsia="en-US"/>
        </w:rPr>
        <w:t>And change 'congestion' in Q1 and Q2 to 'congestion level'</w:t>
      </w:r>
    </w:p>
    <w:p w14:paraId="5CFC57CE" w14:textId="77777777" w:rsidR="000248F6" w:rsidRPr="00BC1FF9" w:rsidRDefault="000248F6" w:rsidP="000248F6">
      <w:pPr>
        <w:pStyle w:val="FP"/>
        <w:rPr>
          <w:i/>
          <w:iCs/>
          <w:lang w:eastAsia="en-US"/>
        </w:rPr>
      </w:pPr>
      <w:r w:rsidRPr="00BC1FF9">
        <w:rPr>
          <w:i/>
          <w:iCs/>
          <w:lang w:eastAsia="en-US"/>
        </w:rPr>
        <w:t>Xiaowan Ke(vivo) provides r24 on top of r20 and ask people to check</w:t>
      </w:r>
    </w:p>
    <w:p w14:paraId="57C16129" w14:textId="77777777" w:rsidR="000248F6" w:rsidRPr="00BC1FF9" w:rsidRDefault="000248F6" w:rsidP="000248F6">
      <w:pPr>
        <w:pStyle w:val="FP"/>
        <w:rPr>
          <w:i/>
          <w:iCs/>
          <w:lang w:eastAsia="en-US"/>
        </w:rPr>
      </w:pPr>
      <w:r w:rsidRPr="00BC1FF9">
        <w:rPr>
          <w:i/>
          <w:iCs/>
          <w:lang w:eastAsia="en-US"/>
        </w:rPr>
        <w:t>Saso (Intel) proposes (again) to remove 'per-DRB' from Q1 and Q2.</w:t>
      </w:r>
    </w:p>
    <w:p w14:paraId="30B94E3E" w14:textId="77777777" w:rsidR="000248F6" w:rsidRPr="00BC1FF9" w:rsidRDefault="000248F6" w:rsidP="000248F6">
      <w:pPr>
        <w:pStyle w:val="FP"/>
        <w:rPr>
          <w:i/>
          <w:iCs/>
          <w:lang w:eastAsia="en-US"/>
        </w:rPr>
      </w:pPr>
      <w:r w:rsidRPr="00BC1FF9">
        <w:rPr>
          <w:i/>
          <w:iCs/>
          <w:lang w:eastAsia="en-US"/>
        </w:rPr>
        <w:t>Paul (Ericsson) asks Xiaowan (vivo) to clarify what 'without UE involvement' in context of this LS means.</w:t>
      </w:r>
    </w:p>
    <w:p w14:paraId="4FFB6D06" w14:textId="77777777" w:rsidR="000248F6" w:rsidRPr="00BC1FF9" w:rsidRDefault="000248F6" w:rsidP="000248F6">
      <w:pPr>
        <w:pStyle w:val="FP"/>
        <w:rPr>
          <w:i/>
          <w:iCs/>
          <w:lang w:eastAsia="en-US"/>
        </w:rPr>
      </w:pPr>
      <w:r w:rsidRPr="00BC1FF9">
        <w:rPr>
          <w:i/>
          <w:iCs/>
          <w:lang w:eastAsia="en-US"/>
        </w:rPr>
        <w:t>Paul (Ericsson) replies to Xiaowan) and asks for further clarification.</w:t>
      </w:r>
    </w:p>
    <w:p w14:paraId="7B926A79" w14:textId="77777777" w:rsidR="000248F6" w:rsidRPr="00BC1FF9" w:rsidRDefault="000248F6" w:rsidP="000248F6">
      <w:pPr>
        <w:pStyle w:val="FP"/>
        <w:rPr>
          <w:i/>
          <w:iCs/>
          <w:lang w:eastAsia="en-US"/>
        </w:rPr>
      </w:pPr>
      <w:r w:rsidRPr="00BC1FF9">
        <w:rPr>
          <w:i/>
          <w:iCs/>
          <w:lang w:eastAsia="en-US"/>
        </w:rPr>
        <w:t>Paul (Ericsson) can't accept stage 3 like statements in this LS and provides an alternative wording in r25.</w:t>
      </w:r>
    </w:p>
    <w:p w14:paraId="3B0BA85B" w14:textId="77777777" w:rsidR="000248F6" w:rsidRPr="00BC1FF9" w:rsidRDefault="000248F6" w:rsidP="000248F6">
      <w:pPr>
        <w:pStyle w:val="FP"/>
        <w:rPr>
          <w:i/>
          <w:iCs/>
          <w:lang w:eastAsia="en-US"/>
        </w:rPr>
      </w:pPr>
      <w:r w:rsidRPr="00BC1FF9">
        <w:rPr>
          <w:i/>
          <w:iCs/>
          <w:lang w:eastAsia="en-US"/>
        </w:rPr>
        <w:t>Hui (Huawei) asks why congestion level info is stage 3 statements.</w:t>
      </w:r>
    </w:p>
    <w:p w14:paraId="49468366" w14:textId="77777777" w:rsidR="000248F6" w:rsidRDefault="000248F6" w:rsidP="000248F6">
      <w:pPr>
        <w:pStyle w:val="FP"/>
        <w:rPr>
          <w:i/>
          <w:iCs/>
          <w:lang w:eastAsia="en-US"/>
        </w:rPr>
      </w:pPr>
      <w:r w:rsidRPr="00BC1FF9">
        <w:rPr>
          <w:i/>
          <w:iCs/>
          <w:lang w:eastAsia="en-US"/>
        </w:rPr>
        <w:t>Hui (Huawei) insist on asking 'per-DRB' congestion.</w:t>
      </w:r>
    </w:p>
    <w:p w14:paraId="312BBFD0" w14:textId="77777777" w:rsidR="000248F6" w:rsidRPr="004C2DDB" w:rsidRDefault="000248F6" w:rsidP="000248F6">
      <w:pPr>
        <w:pStyle w:val="FP"/>
        <w:rPr>
          <w:i/>
          <w:iCs/>
          <w:lang w:eastAsia="en-US"/>
        </w:rPr>
      </w:pPr>
    </w:p>
    <w:p w14:paraId="766A6DA5" w14:textId="77777777" w:rsidR="000248F6" w:rsidRPr="004C2DDB" w:rsidRDefault="000248F6" w:rsidP="000248F6">
      <w:pPr>
        <w:keepNext/>
        <w:rPr>
          <w:b/>
          <w:bCs/>
          <w:lang w:eastAsia="en-US"/>
        </w:rPr>
      </w:pPr>
      <w:r w:rsidRPr="004C2DDB">
        <w:rPr>
          <w:b/>
          <w:bCs/>
          <w:lang w:eastAsia="en-US"/>
        </w:rPr>
        <w:t>Discussion and conclusion:</w:t>
      </w:r>
    </w:p>
    <w:p w14:paraId="6BFD4009" w14:textId="77777777" w:rsidR="000248F6" w:rsidRPr="000248F6" w:rsidRDefault="000248F6" w:rsidP="000248F6">
      <w:pPr>
        <w:rPr>
          <w:b/>
          <w:bCs/>
        </w:rPr>
      </w:pPr>
      <w:r w:rsidRPr="000248F6">
        <w:rPr>
          <w:b/>
          <w:bCs/>
        </w:rPr>
        <w:t>Postponed to CC#4.</w:t>
      </w:r>
    </w:p>
    <w:p w14:paraId="6D8E8517" w14:textId="0F94ABE2" w:rsidR="000248F6" w:rsidRDefault="000248F6" w:rsidP="000248F6">
      <w:pPr>
        <w:rPr>
          <w:lang w:eastAsia="en-US"/>
        </w:rPr>
      </w:pPr>
    </w:p>
    <w:p w14:paraId="5C9AB898" w14:textId="77777777" w:rsidR="000248F6" w:rsidRDefault="000248F6" w:rsidP="000248F6">
      <w:pPr>
        <w:keepNext/>
        <w:pBdr>
          <w:top w:val="single" w:sz="4" w:space="1" w:color="auto"/>
        </w:pBdr>
        <w:rPr>
          <w:lang w:eastAsia="en-US"/>
        </w:rPr>
      </w:pPr>
      <w:r w:rsidRPr="004C2DDB">
        <w:rPr>
          <w:color w:val="0000FF"/>
          <w:lang w:eastAsia="en-US"/>
        </w:rPr>
        <w:t>S2-2208211</w:t>
      </w:r>
      <w:r>
        <w:rPr>
          <w:lang w:eastAsia="en-US"/>
        </w:rPr>
        <w:t xml:space="preserve"> (P-CR) KI#3, Conclusion update for normal data interruption event. (Source: Vivo, Meta, China Mobile, China Telecom, MediaTek, OPPO, Xiaomi, Apple, Tencent)</w:t>
      </w:r>
    </w:p>
    <w:p w14:paraId="36A88DF7" w14:textId="77777777" w:rsidR="000248F6" w:rsidRPr="004C2DDB" w:rsidRDefault="000248F6" w:rsidP="000248F6">
      <w:pPr>
        <w:pStyle w:val="FP"/>
        <w:rPr>
          <w:b/>
          <w:bCs/>
          <w:i/>
          <w:iCs/>
          <w:lang w:eastAsia="en-US"/>
        </w:rPr>
      </w:pPr>
      <w:r w:rsidRPr="004C2DDB">
        <w:rPr>
          <w:b/>
          <w:bCs/>
          <w:i/>
          <w:iCs/>
          <w:lang w:eastAsia="en-US"/>
        </w:rPr>
        <w:t>e-mail comments:</w:t>
      </w:r>
    </w:p>
    <w:p w14:paraId="7B5B0209" w14:textId="77777777" w:rsidR="000248F6" w:rsidRPr="00BC1FF9" w:rsidRDefault="000248F6" w:rsidP="000248F6">
      <w:pPr>
        <w:pStyle w:val="FP"/>
        <w:rPr>
          <w:i/>
          <w:iCs/>
          <w:lang w:eastAsia="en-US"/>
        </w:rPr>
      </w:pPr>
      <w:r w:rsidRPr="00BC1FF9">
        <w:rPr>
          <w:i/>
          <w:iCs/>
          <w:lang w:eastAsia="en-US"/>
        </w:rPr>
        <w:t>Devaki (Nokia) raises question regarding the proposal</w:t>
      </w:r>
    </w:p>
    <w:p w14:paraId="6D6A1425" w14:textId="77777777" w:rsidR="000248F6" w:rsidRPr="00BC1FF9" w:rsidRDefault="000248F6" w:rsidP="000248F6">
      <w:pPr>
        <w:pStyle w:val="FP"/>
        <w:rPr>
          <w:i/>
          <w:iCs/>
          <w:lang w:eastAsia="en-US"/>
        </w:rPr>
      </w:pPr>
      <w:r w:rsidRPr="00BC1FF9">
        <w:rPr>
          <w:i/>
          <w:iCs/>
          <w:lang w:eastAsia="en-US"/>
        </w:rPr>
        <w:t>Xiaowan Ke(vivo) replies to Devaki (Nokia)</w:t>
      </w:r>
    </w:p>
    <w:p w14:paraId="1993B978" w14:textId="77777777" w:rsidR="000248F6" w:rsidRPr="00BC1FF9" w:rsidRDefault="000248F6" w:rsidP="000248F6">
      <w:pPr>
        <w:pStyle w:val="FP"/>
        <w:rPr>
          <w:i/>
          <w:iCs/>
          <w:lang w:eastAsia="en-US"/>
        </w:rPr>
      </w:pPr>
      <w:r w:rsidRPr="00BC1FF9">
        <w:rPr>
          <w:i/>
          <w:iCs/>
          <w:lang w:eastAsia="en-US"/>
        </w:rPr>
        <w:t>Xiaowan Ke(vivo) replies to Paul (Ericsson): we have studies it half year and you didn't attend before. We also take long time offline + CC with you. You can object but you cannot judge it 'not been sufficiently studied'. It is totally untechnical and unfair comment. I encourage technical comment</w:t>
      </w:r>
    </w:p>
    <w:p w14:paraId="533EE4F8" w14:textId="77777777" w:rsidR="000248F6" w:rsidRPr="00BC1FF9" w:rsidRDefault="000248F6" w:rsidP="000248F6">
      <w:pPr>
        <w:pStyle w:val="FP"/>
        <w:rPr>
          <w:i/>
          <w:iCs/>
          <w:lang w:eastAsia="en-US"/>
        </w:rPr>
      </w:pPr>
      <w:r w:rsidRPr="00BC1FF9">
        <w:rPr>
          <w:i/>
          <w:iCs/>
          <w:lang w:eastAsia="en-US"/>
        </w:rPr>
        <w:t>Ellen (Google) supports this document with the clarification on exposure of mobility event</w:t>
      </w:r>
    </w:p>
    <w:p w14:paraId="2EE2D6A9" w14:textId="77777777" w:rsidR="000248F6" w:rsidRPr="00BC1FF9" w:rsidRDefault="000248F6" w:rsidP="000248F6">
      <w:pPr>
        <w:pStyle w:val="FP"/>
        <w:rPr>
          <w:i/>
          <w:iCs/>
          <w:lang w:eastAsia="en-US"/>
        </w:rPr>
      </w:pPr>
      <w:r w:rsidRPr="00BC1FF9">
        <w:rPr>
          <w:i/>
          <w:iCs/>
          <w:lang w:eastAsia="en-US"/>
        </w:rPr>
        <w:t>Xiaowan Ke(vivo) provides r01</w:t>
      </w:r>
    </w:p>
    <w:p w14:paraId="4F51DFB2" w14:textId="77777777" w:rsidR="000248F6" w:rsidRPr="00BC1FF9" w:rsidRDefault="000248F6" w:rsidP="000248F6">
      <w:pPr>
        <w:pStyle w:val="FP"/>
        <w:rPr>
          <w:i/>
          <w:iCs/>
          <w:lang w:eastAsia="en-US"/>
        </w:rPr>
      </w:pPr>
      <w:r w:rsidRPr="00BC1FF9">
        <w:rPr>
          <w:i/>
          <w:iCs/>
          <w:lang w:eastAsia="en-US"/>
        </w:rPr>
        <w:t>Devaki (Nokia) comments.</w:t>
      </w:r>
    </w:p>
    <w:p w14:paraId="12FF8263" w14:textId="77777777" w:rsidR="000248F6" w:rsidRPr="00BC1FF9" w:rsidRDefault="000248F6" w:rsidP="000248F6">
      <w:pPr>
        <w:pStyle w:val="FP"/>
        <w:rPr>
          <w:i/>
          <w:iCs/>
          <w:lang w:eastAsia="en-US"/>
        </w:rPr>
      </w:pPr>
      <w:r w:rsidRPr="00BC1FF9">
        <w:rPr>
          <w:i/>
          <w:iCs/>
          <w:lang w:eastAsia="en-US"/>
        </w:rPr>
        <w:t>Hui (Huawei) share concerns as other companies.</w:t>
      </w:r>
    </w:p>
    <w:p w14:paraId="6F39D7D2" w14:textId="77777777" w:rsidR="000248F6" w:rsidRPr="00BC1FF9" w:rsidRDefault="000248F6" w:rsidP="000248F6">
      <w:pPr>
        <w:pStyle w:val="FP"/>
        <w:rPr>
          <w:i/>
          <w:iCs/>
          <w:lang w:eastAsia="en-US"/>
        </w:rPr>
      </w:pPr>
      <w:r w:rsidRPr="00BC1FF9">
        <w:rPr>
          <w:i/>
          <w:iCs/>
          <w:lang w:eastAsia="en-US"/>
        </w:rPr>
        <w:t>Xiaowan(vivo) replies to Devaki (Nokia) and hui(Huawei) and provide r02</w:t>
      </w:r>
    </w:p>
    <w:p w14:paraId="1919748C" w14:textId="77777777" w:rsidR="000248F6" w:rsidRPr="00BC1FF9" w:rsidRDefault="000248F6" w:rsidP="000248F6">
      <w:pPr>
        <w:pStyle w:val="FP"/>
        <w:rPr>
          <w:i/>
          <w:iCs/>
          <w:lang w:eastAsia="en-US"/>
        </w:rPr>
      </w:pPr>
      <w:r w:rsidRPr="00BC1FF9">
        <w:rPr>
          <w:i/>
          <w:iCs/>
          <w:lang w:eastAsia="en-US"/>
        </w:rPr>
        <w:t>Paul (Ericsson) objects to r0, r01 and r02 and that proposal in general, i.e. all revisions. This has not been studied enough and thus too many aspects are unclear to make any conclusions.</w:t>
      </w:r>
    </w:p>
    <w:p w14:paraId="0098F003" w14:textId="77777777" w:rsidR="000248F6" w:rsidRPr="00BC1FF9" w:rsidRDefault="000248F6" w:rsidP="000248F6">
      <w:pPr>
        <w:pStyle w:val="FP"/>
        <w:rPr>
          <w:i/>
          <w:iCs/>
          <w:lang w:eastAsia="en-US"/>
        </w:rPr>
      </w:pPr>
      <w:r w:rsidRPr="00BC1FF9">
        <w:rPr>
          <w:i/>
          <w:iCs/>
          <w:lang w:eastAsia="en-US"/>
        </w:rPr>
        <w:t>Xiaowan Ke(vivo) request a show hand for this item</w:t>
      </w:r>
    </w:p>
    <w:p w14:paraId="063C4BB4" w14:textId="77777777" w:rsidR="000248F6" w:rsidRPr="00BC1FF9" w:rsidRDefault="000248F6" w:rsidP="000248F6">
      <w:pPr>
        <w:pStyle w:val="FP"/>
        <w:rPr>
          <w:i/>
          <w:iCs/>
          <w:lang w:eastAsia="en-US"/>
        </w:rPr>
      </w:pPr>
      <w:r w:rsidRPr="00BC1FF9">
        <w:rPr>
          <w:i/>
          <w:iCs/>
          <w:lang w:eastAsia="en-US"/>
        </w:rPr>
        <w:t>Curt (Meta) supports Vivo's view.</w:t>
      </w:r>
    </w:p>
    <w:p w14:paraId="5230FD1A" w14:textId="77777777" w:rsidR="000248F6" w:rsidRPr="00BC1FF9" w:rsidRDefault="000248F6" w:rsidP="000248F6">
      <w:pPr>
        <w:pStyle w:val="FP"/>
        <w:rPr>
          <w:i/>
          <w:iCs/>
          <w:lang w:eastAsia="en-US"/>
        </w:rPr>
      </w:pPr>
      <w:r w:rsidRPr="00BC1FF9">
        <w:rPr>
          <w:i/>
          <w:iCs/>
          <w:lang w:eastAsia="en-US"/>
        </w:rPr>
        <w:t>Hui (Huawei) asks question.</w:t>
      </w:r>
    </w:p>
    <w:p w14:paraId="3C6AA313" w14:textId="77777777" w:rsidR="000248F6" w:rsidRPr="00BC1FF9" w:rsidRDefault="000248F6" w:rsidP="000248F6">
      <w:pPr>
        <w:pStyle w:val="FP"/>
        <w:rPr>
          <w:i/>
          <w:iCs/>
          <w:lang w:eastAsia="en-US"/>
        </w:rPr>
      </w:pPr>
      <w:r w:rsidRPr="00BC1FF9">
        <w:rPr>
          <w:i/>
          <w:iCs/>
          <w:lang w:eastAsia="en-US"/>
        </w:rPr>
        <w:t>Saso (Intel) seeks clarification from Xiaowan Ke(vivo)</w:t>
      </w:r>
    </w:p>
    <w:p w14:paraId="61FED536" w14:textId="77777777" w:rsidR="000248F6" w:rsidRPr="00BC1FF9" w:rsidRDefault="000248F6" w:rsidP="000248F6">
      <w:pPr>
        <w:pStyle w:val="FP"/>
        <w:rPr>
          <w:i/>
          <w:iCs/>
          <w:lang w:eastAsia="en-US"/>
        </w:rPr>
      </w:pPr>
      <w:r w:rsidRPr="00BC1FF9">
        <w:rPr>
          <w:i/>
          <w:iCs/>
          <w:lang w:eastAsia="en-US"/>
        </w:rPr>
        <w:t>Xiaowan Ke(vivo) to Hui (Huawei)</w:t>
      </w:r>
    </w:p>
    <w:p w14:paraId="08465322" w14:textId="77777777" w:rsidR="000248F6" w:rsidRPr="00BC1FF9" w:rsidRDefault="000248F6" w:rsidP="000248F6">
      <w:pPr>
        <w:pStyle w:val="FP"/>
        <w:rPr>
          <w:i/>
          <w:iCs/>
          <w:lang w:eastAsia="en-US"/>
        </w:rPr>
      </w:pPr>
      <w:r w:rsidRPr="00BC1FF9">
        <w:rPr>
          <w:i/>
          <w:iCs/>
          <w:lang w:eastAsia="en-US"/>
        </w:rPr>
        <w:t>==== Revisions Deadline ====</w:t>
      </w:r>
    </w:p>
    <w:p w14:paraId="0CF00304" w14:textId="77777777" w:rsidR="000248F6" w:rsidRPr="00BC1FF9" w:rsidRDefault="000248F6" w:rsidP="000248F6">
      <w:pPr>
        <w:pStyle w:val="FP"/>
        <w:rPr>
          <w:i/>
          <w:iCs/>
          <w:lang w:eastAsia="en-US"/>
        </w:rPr>
      </w:pPr>
      <w:r w:rsidRPr="00BC1FF9">
        <w:rPr>
          <w:i/>
          <w:iCs/>
          <w:lang w:eastAsia="en-US"/>
        </w:rPr>
        <w:t>Dan(China Mobile) provide a document for SoH for CC#2</w:t>
      </w:r>
    </w:p>
    <w:p w14:paraId="6EB064C0" w14:textId="77777777" w:rsidR="000248F6" w:rsidRDefault="000248F6" w:rsidP="000248F6">
      <w:pPr>
        <w:pStyle w:val="FP"/>
        <w:rPr>
          <w:i/>
          <w:iCs/>
          <w:lang w:eastAsia="en-US"/>
        </w:rPr>
      </w:pPr>
      <w:r w:rsidRPr="00BC1FF9">
        <w:rPr>
          <w:i/>
          <w:iCs/>
          <w:lang w:eastAsia="en-US"/>
        </w:rPr>
        <w:t>==== Final Deadline ====</w:t>
      </w:r>
    </w:p>
    <w:p w14:paraId="001611B7" w14:textId="77777777" w:rsidR="000248F6" w:rsidRPr="004C2DDB" w:rsidRDefault="000248F6" w:rsidP="000248F6">
      <w:pPr>
        <w:pStyle w:val="FP"/>
        <w:rPr>
          <w:i/>
          <w:iCs/>
          <w:lang w:eastAsia="en-US"/>
        </w:rPr>
      </w:pPr>
    </w:p>
    <w:p w14:paraId="69B2459C" w14:textId="77777777" w:rsidR="000248F6" w:rsidRPr="004C2DDB" w:rsidRDefault="000248F6" w:rsidP="000248F6">
      <w:pPr>
        <w:keepNext/>
        <w:rPr>
          <w:b/>
          <w:bCs/>
          <w:lang w:eastAsia="en-US"/>
        </w:rPr>
      </w:pPr>
      <w:r w:rsidRPr="004C2DDB">
        <w:rPr>
          <w:b/>
          <w:bCs/>
          <w:lang w:eastAsia="en-US"/>
        </w:rPr>
        <w:t>Discussion and conclusion:</w:t>
      </w:r>
    </w:p>
    <w:p w14:paraId="77257159" w14:textId="1664904B" w:rsidR="000248F6" w:rsidRDefault="000248F6" w:rsidP="000248F6">
      <w:pPr>
        <w:rPr>
          <w:lang w:eastAsia="en-US"/>
        </w:rPr>
      </w:pPr>
      <w:r>
        <w:rPr>
          <w:lang w:eastAsia="en-US"/>
        </w:rPr>
        <w:t xml:space="preserve">This was </w:t>
      </w:r>
      <w:r w:rsidRPr="000248F6">
        <w:rPr>
          <w:color w:val="0000FF"/>
          <w:lang w:eastAsia="en-US"/>
        </w:rPr>
        <w:t>postponed</w:t>
      </w:r>
      <w:r>
        <w:rPr>
          <w:lang w:eastAsia="en-US"/>
        </w:rPr>
        <w:t>.</w:t>
      </w:r>
    </w:p>
    <w:p w14:paraId="2B003BEE" w14:textId="77777777" w:rsidR="000248F6" w:rsidRDefault="000248F6" w:rsidP="000248F6">
      <w:pPr>
        <w:rPr>
          <w:lang w:eastAsia="en-US"/>
        </w:rPr>
      </w:pPr>
    </w:p>
    <w:p w14:paraId="1C023F01" w14:textId="77777777" w:rsidR="000248F6" w:rsidRDefault="000248F6" w:rsidP="000248F6">
      <w:pPr>
        <w:keepNext/>
        <w:pBdr>
          <w:top w:val="single" w:sz="4" w:space="1" w:color="auto"/>
        </w:pBdr>
        <w:rPr>
          <w:lang w:eastAsia="en-US"/>
        </w:rPr>
      </w:pPr>
      <w:r w:rsidRPr="004C2DDB">
        <w:rPr>
          <w:color w:val="0000FF"/>
          <w:lang w:eastAsia="en-US"/>
        </w:rPr>
        <w:t>S2-2208568</w:t>
      </w:r>
      <w:r>
        <w:rPr>
          <w:lang w:eastAsia="en-US"/>
        </w:rPr>
        <w:t xml:space="preserve"> (P-CR) KI#4&amp;5: Evaluation and Conclusion. (Source: Huawei, HiSilicon, China Mobile, KDDI, Lenovo)</w:t>
      </w:r>
    </w:p>
    <w:p w14:paraId="1D37CC34" w14:textId="77777777" w:rsidR="000248F6" w:rsidRPr="004C2DDB" w:rsidRDefault="000248F6" w:rsidP="000248F6">
      <w:pPr>
        <w:pStyle w:val="FP"/>
        <w:rPr>
          <w:b/>
          <w:bCs/>
          <w:i/>
          <w:iCs/>
          <w:lang w:eastAsia="en-US"/>
        </w:rPr>
      </w:pPr>
      <w:r w:rsidRPr="004C2DDB">
        <w:rPr>
          <w:b/>
          <w:bCs/>
          <w:i/>
          <w:iCs/>
          <w:lang w:eastAsia="en-US"/>
        </w:rPr>
        <w:t>e-mail comments:</w:t>
      </w:r>
    </w:p>
    <w:p w14:paraId="00A19B45" w14:textId="77777777" w:rsidR="000248F6" w:rsidRPr="00BC1FF9" w:rsidRDefault="000248F6" w:rsidP="000248F6">
      <w:pPr>
        <w:pStyle w:val="FP"/>
        <w:rPr>
          <w:i/>
          <w:iCs/>
          <w:lang w:eastAsia="en-US"/>
        </w:rPr>
      </w:pPr>
      <w:r w:rsidRPr="00BC1FF9">
        <w:rPr>
          <w:i/>
          <w:iCs/>
          <w:lang w:eastAsia="en-US"/>
        </w:rPr>
        <w:t>Hui (Huawei) provides r01, merged parts of evaluation/conclusion proposals from other papers.</w:t>
      </w:r>
    </w:p>
    <w:p w14:paraId="52CE5844" w14:textId="77777777" w:rsidR="000248F6" w:rsidRPr="00BC1FF9" w:rsidRDefault="000248F6" w:rsidP="000248F6">
      <w:pPr>
        <w:pStyle w:val="FP"/>
        <w:rPr>
          <w:i/>
          <w:iCs/>
          <w:lang w:eastAsia="en-US"/>
        </w:rPr>
      </w:pPr>
      <w:r w:rsidRPr="00BC1FF9">
        <w:rPr>
          <w:i/>
          <w:iCs/>
          <w:lang w:eastAsia="en-US"/>
        </w:rPr>
        <w:t>Jinhua (Xiaomi) provides r02,</w:t>
      </w:r>
    </w:p>
    <w:p w14:paraId="511D1D5E" w14:textId="77777777" w:rsidR="000248F6" w:rsidRPr="00BC1FF9" w:rsidRDefault="000248F6" w:rsidP="000248F6">
      <w:pPr>
        <w:pStyle w:val="FP"/>
        <w:rPr>
          <w:i/>
          <w:iCs/>
          <w:lang w:eastAsia="en-US"/>
        </w:rPr>
      </w:pPr>
      <w:r w:rsidRPr="00BC1FF9">
        <w:rPr>
          <w:i/>
          <w:iCs/>
          <w:lang w:eastAsia="en-US"/>
        </w:rPr>
        <w:t>Xiaowan Ke(vivo) provides r03 and comments</w:t>
      </w:r>
    </w:p>
    <w:p w14:paraId="64FC7D55" w14:textId="77777777" w:rsidR="000248F6" w:rsidRPr="00BC1FF9" w:rsidRDefault="000248F6" w:rsidP="000248F6">
      <w:pPr>
        <w:pStyle w:val="FP"/>
        <w:rPr>
          <w:i/>
          <w:iCs/>
          <w:lang w:eastAsia="en-US"/>
        </w:rPr>
      </w:pPr>
      <w:r w:rsidRPr="00BC1FF9">
        <w:rPr>
          <w:i/>
          <w:iCs/>
          <w:lang w:eastAsia="en-US"/>
        </w:rPr>
        <w:t>Kenichi (KDDI) comments on r03.</w:t>
      </w:r>
    </w:p>
    <w:p w14:paraId="45610C15" w14:textId="77777777" w:rsidR="000248F6" w:rsidRPr="00BC1FF9" w:rsidRDefault="000248F6" w:rsidP="000248F6">
      <w:pPr>
        <w:pStyle w:val="FP"/>
        <w:rPr>
          <w:i/>
          <w:iCs/>
          <w:lang w:eastAsia="en-US"/>
        </w:rPr>
      </w:pPr>
      <w:r w:rsidRPr="00BC1FF9">
        <w:rPr>
          <w:i/>
          <w:iCs/>
          <w:lang w:eastAsia="en-US"/>
        </w:rPr>
        <w:t>Xiaowan(vivo) replies to Kenichi (KDDI) and seek justification</w:t>
      </w:r>
    </w:p>
    <w:p w14:paraId="3719522D" w14:textId="77777777" w:rsidR="000248F6" w:rsidRPr="00BC1FF9" w:rsidRDefault="000248F6" w:rsidP="000248F6">
      <w:pPr>
        <w:pStyle w:val="FP"/>
        <w:rPr>
          <w:i/>
          <w:iCs/>
          <w:lang w:eastAsia="en-US"/>
        </w:rPr>
      </w:pPr>
      <w:r w:rsidRPr="00BC1FF9">
        <w:rPr>
          <w:i/>
          <w:iCs/>
          <w:lang w:eastAsia="en-US"/>
        </w:rPr>
        <w:t>John (Futurewei) provides 04 and comments.</w:t>
      </w:r>
    </w:p>
    <w:p w14:paraId="61726C4D" w14:textId="77777777" w:rsidR="000248F6" w:rsidRPr="00BC1FF9" w:rsidRDefault="000248F6" w:rsidP="000248F6">
      <w:pPr>
        <w:pStyle w:val="FP"/>
        <w:rPr>
          <w:i/>
          <w:iCs/>
          <w:lang w:eastAsia="en-US"/>
        </w:rPr>
      </w:pPr>
      <w:r w:rsidRPr="00BC1FF9">
        <w:rPr>
          <w:i/>
          <w:iCs/>
          <w:lang w:eastAsia="en-US"/>
        </w:rPr>
        <w:t>Paul (Ericsson) provides comments and r05.</w:t>
      </w:r>
    </w:p>
    <w:p w14:paraId="7DB1ABA6" w14:textId="77777777" w:rsidR="000248F6" w:rsidRPr="00BC1FF9" w:rsidRDefault="000248F6" w:rsidP="000248F6">
      <w:pPr>
        <w:pStyle w:val="FP"/>
        <w:rPr>
          <w:i/>
          <w:iCs/>
          <w:lang w:eastAsia="en-US"/>
        </w:rPr>
      </w:pPr>
      <w:r w:rsidRPr="00BC1FF9">
        <w:rPr>
          <w:i/>
          <w:iCs/>
          <w:lang w:eastAsia="en-US"/>
        </w:rPr>
        <w:t>Mike (InterDigital) provides r06</w:t>
      </w:r>
    </w:p>
    <w:p w14:paraId="2412EBCE" w14:textId="77777777" w:rsidR="000248F6" w:rsidRPr="00BC1FF9" w:rsidRDefault="000248F6" w:rsidP="000248F6">
      <w:pPr>
        <w:pStyle w:val="FP"/>
        <w:rPr>
          <w:i/>
          <w:iCs/>
          <w:lang w:eastAsia="en-US"/>
        </w:rPr>
      </w:pPr>
      <w:r w:rsidRPr="00BC1FF9">
        <w:rPr>
          <w:i/>
          <w:iCs/>
          <w:lang w:eastAsia="en-US"/>
        </w:rPr>
        <w:t>Devaki (Nokia) provides r07, proposes to focus only on conclusion and not evaluation (which is unnecessary at this time for KI#4/5 when the study is almost start of the year).</w:t>
      </w:r>
    </w:p>
    <w:p w14:paraId="04ECF1EA" w14:textId="77777777" w:rsidR="000248F6" w:rsidRPr="00BC1FF9" w:rsidRDefault="000248F6" w:rsidP="000248F6">
      <w:pPr>
        <w:pStyle w:val="FP"/>
        <w:rPr>
          <w:i/>
          <w:iCs/>
          <w:lang w:eastAsia="en-US"/>
        </w:rPr>
      </w:pPr>
      <w:r w:rsidRPr="00BC1FF9">
        <w:rPr>
          <w:i/>
          <w:iCs/>
          <w:lang w:eastAsia="en-US"/>
        </w:rPr>
        <w:t>Dario (Qualcomm) provides r08, but he is fine with focusing on the conclusions only.</w:t>
      </w:r>
    </w:p>
    <w:p w14:paraId="11095AB4" w14:textId="77777777" w:rsidR="000248F6" w:rsidRPr="00BC1FF9" w:rsidRDefault="000248F6" w:rsidP="000248F6">
      <w:pPr>
        <w:pStyle w:val="FP"/>
        <w:rPr>
          <w:i/>
          <w:iCs/>
          <w:lang w:eastAsia="en-US"/>
        </w:rPr>
      </w:pPr>
      <w:r w:rsidRPr="00BC1FF9">
        <w:rPr>
          <w:i/>
          <w:iCs/>
          <w:lang w:eastAsia="en-US"/>
        </w:rPr>
        <w:t>Jaehyeon (Samsung) provides comments and r09.</w:t>
      </w:r>
    </w:p>
    <w:p w14:paraId="2EE963D0" w14:textId="77777777" w:rsidR="000248F6" w:rsidRPr="00BC1FF9" w:rsidRDefault="000248F6" w:rsidP="000248F6">
      <w:pPr>
        <w:pStyle w:val="FP"/>
        <w:rPr>
          <w:i/>
          <w:iCs/>
          <w:lang w:eastAsia="en-US"/>
        </w:rPr>
      </w:pPr>
      <w:r w:rsidRPr="00BC1FF9">
        <w:rPr>
          <w:i/>
          <w:iCs/>
          <w:lang w:eastAsia="en-US"/>
        </w:rPr>
        <w:t>Yali (OPPO) provides r10.</w:t>
      </w:r>
    </w:p>
    <w:p w14:paraId="4AA6F3C9" w14:textId="77777777" w:rsidR="000248F6" w:rsidRPr="00BC1FF9" w:rsidRDefault="000248F6" w:rsidP="000248F6">
      <w:pPr>
        <w:pStyle w:val="FP"/>
        <w:rPr>
          <w:i/>
          <w:iCs/>
          <w:lang w:eastAsia="en-US"/>
        </w:rPr>
      </w:pPr>
      <w:r w:rsidRPr="00BC1FF9">
        <w:rPr>
          <w:i/>
          <w:iCs/>
          <w:lang w:eastAsia="en-US"/>
        </w:rPr>
        <w:lastRenderedPageBreak/>
        <w:t>Xiaowan Ke(vivo) provides r11</w:t>
      </w:r>
    </w:p>
    <w:p w14:paraId="01E33BF7" w14:textId="77777777" w:rsidR="000248F6" w:rsidRPr="00BC1FF9" w:rsidRDefault="000248F6" w:rsidP="000248F6">
      <w:pPr>
        <w:pStyle w:val="FP"/>
        <w:rPr>
          <w:i/>
          <w:iCs/>
          <w:lang w:eastAsia="en-US"/>
        </w:rPr>
      </w:pPr>
      <w:r w:rsidRPr="00BC1FF9">
        <w:rPr>
          <w:i/>
          <w:iCs/>
          <w:lang w:eastAsia="en-US"/>
        </w:rPr>
        <w:t>Haley(Lenovo) replies to Paul (Ericsson) and provides r12.</w:t>
      </w:r>
    </w:p>
    <w:p w14:paraId="05803353" w14:textId="77777777" w:rsidR="000248F6" w:rsidRPr="00BC1FF9" w:rsidRDefault="000248F6" w:rsidP="000248F6">
      <w:pPr>
        <w:pStyle w:val="FP"/>
        <w:rPr>
          <w:i/>
          <w:iCs/>
          <w:lang w:eastAsia="en-US"/>
        </w:rPr>
      </w:pPr>
      <w:r w:rsidRPr="00BC1FF9">
        <w:rPr>
          <w:i/>
          <w:iCs/>
          <w:lang w:eastAsia="en-US"/>
        </w:rPr>
        <w:t>Hui(Huawei) provides r13</w:t>
      </w:r>
    </w:p>
    <w:p w14:paraId="223D9A4C" w14:textId="77777777" w:rsidR="000248F6" w:rsidRPr="00BC1FF9" w:rsidRDefault="000248F6" w:rsidP="000248F6">
      <w:pPr>
        <w:pStyle w:val="FP"/>
        <w:rPr>
          <w:i/>
          <w:iCs/>
          <w:lang w:eastAsia="en-US"/>
        </w:rPr>
      </w:pPr>
      <w:r w:rsidRPr="00BC1FF9">
        <w:rPr>
          <w:i/>
          <w:iCs/>
          <w:lang w:eastAsia="en-US"/>
        </w:rPr>
        <w:t>Hui (Huawei) comments</w:t>
      </w:r>
    </w:p>
    <w:p w14:paraId="30552759" w14:textId="77777777" w:rsidR="000248F6" w:rsidRPr="00BC1FF9" w:rsidRDefault="000248F6" w:rsidP="000248F6">
      <w:pPr>
        <w:pStyle w:val="FP"/>
        <w:rPr>
          <w:i/>
          <w:iCs/>
          <w:lang w:eastAsia="en-US"/>
        </w:rPr>
      </w:pPr>
      <w:r w:rsidRPr="00BC1FF9">
        <w:rPr>
          <w:i/>
          <w:iCs/>
          <w:lang w:eastAsia="en-US"/>
        </w:rPr>
        <w:t>Zhuoyun (Tencent) provides r14.</w:t>
      </w:r>
    </w:p>
    <w:p w14:paraId="4DD35271" w14:textId="77777777" w:rsidR="000248F6" w:rsidRPr="00BC1FF9" w:rsidRDefault="000248F6" w:rsidP="000248F6">
      <w:pPr>
        <w:pStyle w:val="FP"/>
        <w:rPr>
          <w:i/>
          <w:iCs/>
          <w:lang w:eastAsia="en-US"/>
        </w:rPr>
      </w:pPr>
      <w:r w:rsidRPr="00BC1FF9">
        <w:rPr>
          <w:i/>
          <w:iCs/>
          <w:lang w:eastAsia="en-US"/>
        </w:rPr>
        <w:t>Hui (Huawei) provides r15.</w:t>
      </w:r>
    </w:p>
    <w:p w14:paraId="3F0E97B9" w14:textId="77777777" w:rsidR="000248F6" w:rsidRPr="00BC1FF9" w:rsidRDefault="000248F6" w:rsidP="000248F6">
      <w:pPr>
        <w:pStyle w:val="FP"/>
        <w:rPr>
          <w:i/>
          <w:iCs/>
          <w:lang w:eastAsia="en-US"/>
        </w:rPr>
      </w:pPr>
      <w:r w:rsidRPr="00BC1FF9">
        <w:rPr>
          <w:i/>
          <w:iCs/>
          <w:lang w:eastAsia="en-US"/>
        </w:rPr>
        <w:t>Kenichi (KDDI) replies to Xiaowan(vivo).</w:t>
      </w:r>
    </w:p>
    <w:p w14:paraId="2DDF6E1F" w14:textId="77777777" w:rsidR="000248F6" w:rsidRPr="00BC1FF9" w:rsidRDefault="000248F6" w:rsidP="000248F6">
      <w:pPr>
        <w:pStyle w:val="FP"/>
        <w:rPr>
          <w:i/>
          <w:iCs/>
          <w:lang w:eastAsia="en-US"/>
        </w:rPr>
      </w:pPr>
      <w:r w:rsidRPr="00BC1FF9">
        <w:rPr>
          <w:i/>
          <w:iCs/>
          <w:lang w:eastAsia="en-US"/>
        </w:rPr>
        <w:t>Paul (Ericsson) replies to Haley (Lenovo).</w:t>
      </w:r>
    </w:p>
    <w:p w14:paraId="6F9073E6" w14:textId="77777777" w:rsidR="000248F6" w:rsidRPr="00BC1FF9" w:rsidRDefault="000248F6" w:rsidP="000248F6">
      <w:pPr>
        <w:pStyle w:val="FP"/>
        <w:rPr>
          <w:i/>
          <w:iCs/>
          <w:lang w:eastAsia="en-US"/>
        </w:rPr>
      </w:pPr>
      <w:r w:rsidRPr="00BC1FF9">
        <w:rPr>
          <w:i/>
          <w:iCs/>
          <w:lang w:eastAsia="en-US"/>
        </w:rPr>
        <w:t>Xinpeng(Huawei) provides r16.</w:t>
      </w:r>
    </w:p>
    <w:p w14:paraId="13BB3A30" w14:textId="77777777" w:rsidR="000248F6" w:rsidRPr="00BC1FF9" w:rsidRDefault="000248F6" w:rsidP="000248F6">
      <w:pPr>
        <w:pStyle w:val="FP"/>
        <w:rPr>
          <w:i/>
          <w:iCs/>
          <w:lang w:eastAsia="en-US"/>
        </w:rPr>
      </w:pPr>
      <w:r w:rsidRPr="00BC1FF9">
        <w:rPr>
          <w:i/>
          <w:iCs/>
          <w:lang w:eastAsia="en-US"/>
        </w:rPr>
        <w:t>Hui (Huawei) provide r17 to merge some changes from Nokia</w:t>
      </w:r>
    </w:p>
    <w:p w14:paraId="10B41231" w14:textId="77777777" w:rsidR="000248F6" w:rsidRPr="00BC1FF9" w:rsidRDefault="000248F6" w:rsidP="000248F6">
      <w:pPr>
        <w:pStyle w:val="FP"/>
        <w:rPr>
          <w:i/>
          <w:iCs/>
          <w:lang w:eastAsia="en-US"/>
        </w:rPr>
      </w:pPr>
      <w:r w:rsidRPr="00BC1FF9">
        <w:rPr>
          <w:i/>
          <w:iCs/>
          <w:lang w:eastAsia="en-US"/>
        </w:rPr>
        <w:t>Paul (Ericsson) provide r18 and comments.</w:t>
      </w:r>
    </w:p>
    <w:p w14:paraId="672A919A" w14:textId="77777777" w:rsidR="000248F6" w:rsidRPr="00BC1FF9" w:rsidRDefault="000248F6" w:rsidP="000248F6">
      <w:pPr>
        <w:pStyle w:val="FP"/>
        <w:rPr>
          <w:i/>
          <w:iCs/>
          <w:lang w:eastAsia="en-US"/>
        </w:rPr>
      </w:pPr>
      <w:r w:rsidRPr="00BC1FF9">
        <w:rPr>
          <w:i/>
          <w:iCs/>
          <w:lang w:eastAsia="en-US"/>
        </w:rPr>
        <w:t>Xinpeng(Huawei) replies to Paul (Ericsson).</w:t>
      </w:r>
    </w:p>
    <w:p w14:paraId="6720BCCD" w14:textId="77777777" w:rsidR="000248F6" w:rsidRPr="00BC1FF9" w:rsidRDefault="000248F6" w:rsidP="000248F6">
      <w:pPr>
        <w:pStyle w:val="FP"/>
        <w:rPr>
          <w:i/>
          <w:iCs/>
          <w:lang w:eastAsia="en-US"/>
        </w:rPr>
      </w:pPr>
      <w:r w:rsidRPr="00BC1FF9">
        <w:rPr>
          <w:i/>
          <w:iCs/>
          <w:lang w:eastAsia="en-US"/>
        </w:rPr>
        <w:t>Saso (Intel) provide r19 on top of r17.</w:t>
      </w:r>
    </w:p>
    <w:p w14:paraId="6DF7E7FA" w14:textId="77777777" w:rsidR="000248F6" w:rsidRPr="00BC1FF9" w:rsidRDefault="000248F6" w:rsidP="000248F6">
      <w:pPr>
        <w:pStyle w:val="FP"/>
        <w:rPr>
          <w:i/>
          <w:iCs/>
          <w:lang w:eastAsia="en-US"/>
        </w:rPr>
      </w:pPr>
      <w:r w:rsidRPr="00BC1FF9">
        <w:rPr>
          <w:i/>
          <w:iCs/>
          <w:lang w:eastAsia="en-US"/>
        </w:rPr>
        <w:t>Chunhui (Xiaomi) provides a NOTE suggestion about charging.</w:t>
      </w:r>
    </w:p>
    <w:p w14:paraId="5A8B440D" w14:textId="77777777" w:rsidR="000248F6" w:rsidRPr="00BC1FF9" w:rsidRDefault="000248F6" w:rsidP="000248F6">
      <w:pPr>
        <w:pStyle w:val="FP"/>
        <w:rPr>
          <w:i/>
          <w:iCs/>
          <w:lang w:eastAsia="en-US"/>
        </w:rPr>
      </w:pPr>
      <w:r w:rsidRPr="00BC1FF9">
        <w:rPr>
          <w:i/>
          <w:iCs/>
          <w:lang w:eastAsia="en-US"/>
        </w:rPr>
        <w:t>Paul (Ericsson) replies to Saso (Intel).</w:t>
      </w:r>
    </w:p>
    <w:p w14:paraId="2BBE85A9" w14:textId="77777777" w:rsidR="000248F6" w:rsidRPr="00BC1FF9" w:rsidRDefault="000248F6" w:rsidP="000248F6">
      <w:pPr>
        <w:pStyle w:val="FP"/>
        <w:rPr>
          <w:i/>
          <w:iCs/>
          <w:lang w:eastAsia="en-US"/>
        </w:rPr>
      </w:pPr>
      <w:r w:rsidRPr="00BC1FF9">
        <w:rPr>
          <w:i/>
          <w:iCs/>
          <w:lang w:eastAsia="en-US"/>
        </w:rPr>
        <w:t>Saso (Intel) replies to Paul.</w:t>
      </w:r>
    </w:p>
    <w:p w14:paraId="471A5D31" w14:textId="77777777" w:rsidR="000248F6" w:rsidRPr="00BC1FF9" w:rsidRDefault="000248F6" w:rsidP="000248F6">
      <w:pPr>
        <w:pStyle w:val="FP"/>
        <w:rPr>
          <w:i/>
          <w:iCs/>
          <w:lang w:eastAsia="en-US"/>
        </w:rPr>
      </w:pPr>
      <w:r w:rsidRPr="00BC1FF9">
        <w:rPr>
          <w:i/>
          <w:iCs/>
          <w:lang w:eastAsia="en-US"/>
        </w:rPr>
        <w:t>John (Futurewei) replies to Paul.</w:t>
      </w:r>
    </w:p>
    <w:p w14:paraId="5975EE80" w14:textId="77777777" w:rsidR="000248F6" w:rsidRPr="00BC1FF9" w:rsidRDefault="000248F6" w:rsidP="000248F6">
      <w:pPr>
        <w:pStyle w:val="FP"/>
        <w:rPr>
          <w:i/>
          <w:iCs/>
          <w:lang w:eastAsia="en-US"/>
        </w:rPr>
      </w:pPr>
      <w:r w:rsidRPr="00BC1FF9">
        <w:rPr>
          <w:i/>
          <w:iCs/>
          <w:lang w:eastAsia="en-US"/>
        </w:rPr>
        <w:t>Svante (Sony) provide r20 based on r19.</w:t>
      </w:r>
    </w:p>
    <w:p w14:paraId="1C4B8C34" w14:textId="77777777" w:rsidR="000248F6" w:rsidRPr="00BC1FF9" w:rsidRDefault="000248F6" w:rsidP="000248F6">
      <w:pPr>
        <w:pStyle w:val="FP"/>
        <w:rPr>
          <w:i/>
          <w:iCs/>
          <w:lang w:eastAsia="en-US"/>
        </w:rPr>
      </w:pPr>
      <w:r w:rsidRPr="00BC1FF9">
        <w:rPr>
          <w:i/>
          <w:iCs/>
          <w:lang w:eastAsia="en-US"/>
        </w:rPr>
        <w:t>Paul (Ericsson) provides r21 based on r17.</w:t>
      </w:r>
    </w:p>
    <w:p w14:paraId="194E695B" w14:textId="77777777" w:rsidR="000248F6" w:rsidRPr="00BC1FF9" w:rsidRDefault="000248F6" w:rsidP="000248F6">
      <w:pPr>
        <w:pStyle w:val="FP"/>
        <w:rPr>
          <w:i/>
          <w:iCs/>
          <w:lang w:eastAsia="en-US"/>
        </w:rPr>
      </w:pPr>
      <w:r w:rsidRPr="00BC1FF9">
        <w:rPr>
          <w:i/>
          <w:iCs/>
          <w:lang w:eastAsia="en-US"/>
        </w:rPr>
        <w:t>Xiaowan Ke(vivo) provides r22</w:t>
      </w:r>
    </w:p>
    <w:p w14:paraId="702C7FF4" w14:textId="77777777" w:rsidR="000248F6" w:rsidRPr="00BC1FF9" w:rsidRDefault="000248F6" w:rsidP="000248F6">
      <w:pPr>
        <w:pStyle w:val="FP"/>
        <w:rPr>
          <w:i/>
          <w:iCs/>
          <w:lang w:eastAsia="en-US"/>
        </w:rPr>
      </w:pPr>
      <w:r w:rsidRPr="00BC1FF9">
        <w:rPr>
          <w:i/>
          <w:iCs/>
          <w:lang w:eastAsia="en-US"/>
        </w:rPr>
        <w:t>Mukesh (MediaTek) ask Paul (Ericsson) to clarify why UPF dropping is removed when in RAN2 Ericsson is in favour?</w:t>
      </w:r>
    </w:p>
    <w:p w14:paraId="7635A0CF" w14:textId="77777777" w:rsidR="000248F6" w:rsidRPr="00BC1FF9" w:rsidRDefault="000248F6" w:rsidP="000248F6">
      <w:pPr>
        <w:pStyle w:val="FP"/>
        <w:rPr>
          <w:i/>
          <w:iCs/>
          <w:lang w:eastAsia="en-US"/>
        </w:rPr>
      </w:pPr>
      <w:r w:rsidRPr="00BC1FF9">
        <w:rPr>
          <w:i/>
          <w:iCs/>
          <w:lang w:eastAsia="en-US"/>
        </w:rPr>
        <w:t>Paul (Ericsson) replies to John (Futurewei) and Saso (Intel).</w:t>
      </w:r>
    </w:p>
    <w:p w14:paraId="02671812" w14:textId="77777777" w:rsidR="000248F6" w:rsidRPr="00BC1FF9" w:rsidRDefault="000248F6" w:rsidP="000248F6">
      <w:pPr>
        <w:pStyle w:val="FP"/>
        <w:rPr>
          <w:i/>
          <w:iCs/>
          <w:lang w:eastAsia="en-US"/>
        </w:rPr>
      </w:pPr>
      <w:r w:rsidRPr="00BC1FF9">
        <w:rPr>
          <w:i/>
          <w:iCs/>
          <w:lang w:eastAsia="en-US"/>
        </w:rPr>
        <w:t>Paul (Ericsson) clarifies that R2-22100867 does not propose dropping by UPF. This contributions has a proposal that enables signaling of information to RAN to create app awareness etc (as it says).</w:t>
      </w:r>
    </w:p>
    <w:p w14:paraId="4813092F" w14:textId="77777777" w:rsidR="000248F6" w:rsidRPr="00BC1FF9" w:rsidRDefault="000248F6" w:rsidP="000248F6">
      <w:pPr>
        <w:pStyle w:val="FP"/>
        <w:rPr>
          <w:i/>
          <w:iCs/>
          <w:lang w:eastAsia="en-US"/>
        </w:rPr>
      </w:pPr>
      <w:r w:rsidRPr="00BC1FF9">
        <w:rPr>
          <w:i/>
          <w:iCs/>
          <w:lang w:eastAsia="en-US"/>
        </w:rPr>
        <w:t>Saso (Intel) replies to Paul (Ericsson).</w:t>
      </w:r>
    </w:p>
    <w:p w14:paraId="1D543515" w14:textId="77777777" w:rsidR="000248F6" w:rsidRPr="00BC1FF9" w:rsidRDefault="000248F6" w:rsidP="000248F6">
      <w:pPr>
        <w:pStyle w:val="FP"/>
        <w:rPr>
          <w:i/>
          <w:iCs/>
          <w:lang w:eastAsia="en-US"/>
        </w:rPr>
      </w:pPr>
      <w:r w:rsidRPr="00BC1FF9">
        <w:rPr>
          <w:i/>
          <w:iCs/>
          <w:lang w:eastAsia="en-US"/>
        </w:rPr>
        <w:t>Saso (Intel) provides additional reply to Paul (Ericsson).</w:t>
      </w:r>
    </w:p>
    <w:p w14:paraId="42852B6A" w14:textId="77777777" w:rsidR="000248F6" w:rsidRPr="00BC1FF9" w:rsidRDefault="000248F6" w:rsidP="000248F6">
      <w:pPr>
        <w:pStyle w:val="FP"/>
        <w:rPr>
          <w:i/>
          <w:iCs/>
          <w:lang w:eastAsia="en-US"/>
        </w:rPr>
      </w:pPr>
      <w:r w:rsidRPr="00BC1FF9">
        <w:rPr>
          <w:i/>
          <w:iCs/>
          <w:lang w:eastAsia="en-US"/>
        </w:rPr>
        <w:t>John (Futurewei) responds to Paul (Ericsson)</w:t>
      </w:r>
    </w:p>
    <w:p w14:paraId="09DF519C" w14:textId="77777777" w:rsidR="000248F6" w:rsidRPr="00BC1FF9" w:rsidRDefault="000248F6" w:rsidP="000248F6">
      <w:pPr>
        <w:pStyle w:val="FP"/>
        <w:rPr>
          <w:i/>
          <w:iCs/>
          <w:lang w:eastAsia="en-US"/>
        </w:rPr>
      </w:pPr>
      <w:r w:rsidRPr="00BC1FF9">
        <w:rPr>
          <w:i/>
          <w:iCs/>
          <w:lang w:eastAsia="en-US"/>
        </w:rPr>
        <w:t>Curt (Meta) comments...to Saso and Paul</w:t>
      </w:r>
    </w:p>
    <w:p w14:paraId="574A87D1" w14:textId="77777777" w:rsidR="000248F6" w:rsidRPr="00BC1FF9" w:rsidRDefault="000248F6" w:rsidP="000248F6">
      <w:pPr>
        <w:pStyle w:val="FP"/>
        <w:rPr>
          <w:i/>
          <w:iCs/>
          <w:lang w:eastAsia="en-US"/>
        </w:rPr>
      </w:pPr>
      <w:r w:rsidRPr="00BC1FF9">
        <w:rPr>
          <w:i/>
          <w:iCs/>
          <w:lang w:eastAsia="en-US"/>
        </w:rPr>
        <w:t>John (Futurewei) comments, responds to Paul (Ericsson)</w:t>
      </w:r>
    </w:p>
    <w:p w14:paraId="614934F7" w14:textId="77777777" w:rsidR="000248F6" w:rsidRPr="00BC1FF9" w:rsidRDefault="000248F6" w:rsidP="000248F6">
      <w:pPr>
        <w:pStyle w:val="FP"/>
        <w:rPr>
          <w:i/>
          <w:iCs/>
          <w:lang w:eastAsia="en-US"/>
        </w:rPr>
      </w:pPr>
      <w:r w:rsidRPr="00BC1FF9">
        <w:rPr>
          <w:i/>
          <w:iCs/>
          <w:lang w:eastAsia="en-US"/>
        </w:rPr>
        <w:t>Devaki (Nokia) provides r23.</w:t>
      </w:r>
    </w:p>
    <w:p w14:paraId="5081D1FA" w14:textId="77777777" w:rsidR="000248F6" w:rsidRPr="00BC1FF9" w:rsidRDefault="000248F6" w:rsidP="000248F6">
      <w:pPr>
        <w:pStyle w:val="FP"/>
        <w:rPr>
          <w:i/>
          <w:iCs/>
          <w:lang w:eastAsia="en-US"/>
        </w:rPr>
      </w:pPr>
      <w:r w:rsidRPr="00BC1FF9">
        <w:rPr>
          <w:i/>
          <w:iCs/>
          <w:lang w:eastAsia="en-US"/>
        </w:rPr>
        <w:t>Chunhui (Xiaomi) provides r24.</w:t>
      </w:r>
    </w:p>
    <w:p w14:paraId="1F615364" w14:textId="77777777" w:rsidR="000248F6" w:rsidRPr="00BC1FF9" w:rsidRDefault="000248F6" w:rsidP="000248F6">
      <w:pPr>
        <w:pStyle w:val="FP"/>
        <w:rPr>
          <w:i/>
          <w:iCs/>
          <w:lang w:eastAsia="en-US"/>
        </w:rPr>
      </w:pPr>
      <w:r w:rsidRPr="00BC1FF9">
        <w:rPr>
          <w:i/>
          <w:iCs/>
          <w:lang w:eastAsia="en-US"/>
        </w:rPr>
        <w:t>Chunshan(CATT) provides r25.</w:t>
      </w:r>
    </w:p>
    <w:p w14:paraId="73C8E88F" w14:textId="77777777" w:rsidR="000248F6" w:rsidRPr="00BC1FF9" w:rsidRDefault="000248F6" w:rsidP="000248F6">
      <w:pPr>
        <w:pStyle w:val="FP"/>
        <w:rPr>
          <w:i/>
          <w:iCs/>
          <w:lang w:eastAsia="en-US"/>
        </w:rPr>
      </w:pPr>
      <w:r w:rsidRPr="00BC1FF9">
        <w:rPr>
          <w:i/>
          <w:iCs/>
          <w:lang w:eastAsia="en-US"/>
        </w:rPr>
        <w:t>Hui(Huawei) provides r26.</w:t>
      </w:r>
    </w:p>
    <w:p w14:paraId="7D8EAFDB" w14:textId="77777777" w:rsidR="000248F6" w:rsidRPr="00BC1FF9" w:rsidRDefault="000248F6" w:rsidP="000248F6">
      <w:pPr>
        <w:pStyle w:val="FP"/>
        <w:rPr>
          <w:i/>
          <w:iCs/>
          <w:lang w:eastAsia="en-US"/>
        </w:rPr>
      </w:pPr>
      <w:r w:rsidRPr="00BC1FF9">
        <w:rPr>
          <w:i/>
          <w:iCs/>
          <w:lang w:eastAsia="en-US"/>
        </w:rPr>
        <w:t>Xiaowan Ke(vivo) provides r27</w:t>
      </w:r>
    </w:p>
    <w:p w14:paraId="65FD52C7" w14:textId="77777777" w:rsidR="000248F6" w:rsidRPr="00BC1FF9" w:rsidRDefault="000248F6" w:rsidP="000248F6">
      <w:pPr>
        <w:pStyle w:val="FP"/>
        <w:rPr>
          <w:i/>
          <w:iCs/>
          <w:lang w:eastAsia="en-US"/>
        </w:rPr>
      </w:pPr>
      <w:r w:rsidRPr="00BC1FF9">
        <w:rPr>
          <w:i/>
          <w:iCs/>
          <w:lang w:eastAsia="en-US"/>
        </w:rPr>
        <w:t>Dario (Qualcomm) provides r28 and comments.</w:t>
      </w:r>
    </w:p>
    <w:p w14:paraId="425D7DA0" w14:textId="77777777" w:rsidR="000248F6" w:rsidRPr="00BC1FF9" w:rsidRDefault="000248F6" w:rsidP="000248F6">
      <w:pPr>
        <w:pStyle w:val="FP"/>
        <w:rPr>
          <w:i/>
          <w:iCs/>
          <w:lang w:eastAsia="en-US"/>
        </w:rPr>
      </w:pPr>
      <w:r w:rsidRPr="00BC1FF9">
        <w:rPr>
          <w:i/>
          <w:iCs/>
          <w:lang w:eastAsia="en-US"/>
        </w:rPr>
        <w:t>Svante (Sony) provides r29 that add content from r20</w:t>
      </w:r>
    </w:p>
    <w:p w14:paraId="17A93B18" w14:textId="77777777" w:rsidR="000248F6" w:rsidRPr="00BC1FF9" w:rsidRDefault="000248F6" w:rsidP="000248F6">
      <w:pPr>
        <w:pStyle w:val="FP"/>
        <w:rPr>
          <w:i/>
          <w:iCs/>
          <w:lang w:eastAsia="en-US"/>
        </w:rPr>
      </w:pPr>
      <w:r w:rsidRPr="00BC1FF9">
        <w:rPr>
          <w:i/>
          <w:iCs/>
          <w:lang w:eastAsia="en-US"/>
        </w:rPr>
        <w:t>Chunhui (Xiaomi) provides r30 based on r28.</w:t>
      </w:r>
    </w:p>
    <w:p w14:paraId="524CC4A2" w14:textId="77777777" w:rsidR="000248F6" w:rsidRPr="00BC1FF9" w:rsidRDefault="000248F6" w:rsidP="000248F6">
      <w:pPr>
        <w:pStyle w:val="FP"/>
        <w:rPr>
          <w:i/>
          <w:iCs/>
          <w:lang w:eastAsia="en-US"/>
        </w:rPr>
      </w:pPr>
      <w:r w:rsidRPr="00BC1FF9">
        <w:rPr>
          <w:i/>
          <w:iCs/>
          <w:lang w:eastAsia="en-US"/>
        </w:rPr>
        <w:t>Paul (Ericsson) provides comments.</w:t>
      </w:r>
    </w:p>
    <w:p w14:paraId="66206E8A" w14:textId="77777777" w:rsidR="000248F6" w:rsidRPr="00BC1FF9" w:rsidRDefault="000248F6" w:rsidP="000248F6">
      <w:pPr>
        <w:pStyle w:val="FP"/>
        <w:rPr>
          <w:i/>
          <w:iCs/>
          <w:lang w:eastAsia="en-US"/>
        </w:rPr>
      </w:pPr>
      <w:r w:rsidRPr="00BC1FF9">
        <w:rPr>
          <w:i/>
          <w:iCs/>
          <w:lang w:eastAsia="en-US"/>
        </w:rPr>
        <w:t>Svante (Sony) provides r32 based on r31 and missing sentence from r29</w:t>
      </w:r>
    </w:p>
    <w:p w14:paraId="053D8F5C" w14:textId="77777777" w:rsidR="000248F6" w:rsidRPr="00BC1FF9" w:rsidRDefault="000248F6" w:rsidP="000248F6">
      <w:pPr>
        <w:pStyle w:val="FP"/>
        <w:rPr>
          <w:i/>
          <w:iCs/>
          <w:lang w:eastAsia="en-US"/>
        </w:rPr>
      </w:pPr>
      <w:r w:rsidRPr="00BC1FF9">
        <w:rPr>
          <w:i/>
          <w:iCs/>
          <w:lang w:eastAsia="en-US"/>
        </w:rPr>
        <w:t>Hui (Huawei) asks for clarification on r32</w:t>
      </w:r>
    </w:p>
    <w:p w14:paraId="25B16D21" w14:textId="77777777" w:rsidR="000248F6" w:rsidRPr="00BC1FF9" w:rsidRDefault="000248F6" w:rsidP="000248F6">
      <w:pPr>
        <w:pStyle w:val="FP"/>
        <w:rPr>
          <w:i/>
          <w:iCs/>
          <w:lang w:eastAsia="en-US"/>
        </w:rPr>
      </w:pPr>
      <w:r w:rsidRPr="00BC1FF9">
        <w:rPr>
          <w:i/>
          <w:iCs/>
          <w:lang w:eastAsia="en-US"/>
        </w:rPr>
        <w:t>Svante (Sony) respond to question and provide r33 with clarification.</w:t>
      </w:r>
    </w:p>
    <w:p w14:paraId="22B44104" w14:textId="77777777" w:rsidR="000248F6" w:rsidRPr="00BC1FF9" w:rsidRDefault="000248F6" w:rsidP="000248F6">
      <w:pPr>
        <w:pStyle w:val="FP"/>
        <w:rPr>
          <w:i/>
          <w:iCs/>
          <w:lang w:eastAsia="en-US"/>
        </w:rPr>
      </w:pPr>
      <w:r w:rsidRPr="00BC1FF9">
        <w:rPr>
          <w:i/>
          <w:iCs/>
          <w:lang w:eastAsia="en-US"/>
        </w:rPr>
        <w:t>Hui (Huawei) comments to r33.</w:t>
      </w:r>
    </w:p>
    <w:p w14:paraId="782EE881" w14:textId="77777777" w:rsidR="000248F6" w:rsidRPr="00BC1FF9" w:rsidRDefault="000248F6" w:rsidP="000248F6">
      <w:pPr>
        <w:pStyle w:val="FP"/>
        <w:rPr>
          <w:i/>
          <w:iCs/>
          <w:lang w:eastAsia="en-US"/>
        </w:rPr>
      </w:pPr>
      <w:r w:rsidRPr="00BC1FF9">
        <w:rPr>
          <w:i/>
          <w:iCs/>
          <w:lang w:eastAsia="en-US"/>
        </w:rPr>
        <w:t>Curt (Meta) comments to Svante (Sony)...</w:t>
      </w:r>
    </w:p>
    <w:p w14:paraId="3A9A8397" w14:textId="77777777" w:rsidR="000248F6" w:rsidRPr="00BC1FF9" w:rsidRDefault="000248F6" w:rsidP="000248F6">
      <w:pPr>
        <w:pStyle w:val="FP"/>
        <w:rPr>
          <w:i/>
          <w:iCs/>
          <w:lang w:eastAsia="en-US"/>
        </w:rPr>
      </w:pPr>
      <w:r w:rsidRPr="00BC1FF9">
        <w:rPr>
          <w:i/>
          <w:iCs/>
          <w:lang w:eastAsia="en-US"/>
        </w:rPr>
        <w:t>Svante (Sony) respond to Hui (Huawei) on r33.</w:t>
      </w:r>
    </w:p>
    <w:p w14:paraId="54B712E4" w14:textId="77777777" w:rsidR="000248F6" w:rsidRPr="00BC1FF9" w:rsidRDefault="000248F6" w:rsidP="000248F6">
      <w:pPr>
        <w:pStyle w:val="FP"/>
        <w:rPr>
          <w:i/>
          <w:iCs/>
          <w:lang w:eastAsia="en-US"/>
        </w:rPr>
      </w:pPr>
      <w:r w:rsidRPr="00BC1FF9">
        <w:rPr>
          <w:i/>
          <w:iCs/>
          <w:lang w:eastAsia="en-US"/>
        </w:rPr>
        <w:t>Xiaowan Ke(vivo) replies to Svante (Sony) and provides r34</w:t>
      </w:r>
    </w:p>
    <w:p w14:paraId="0E5CA945" w14:textId="77777777" w:rsidR="000248F6" w:rsidRPr="00BC1FF9" w:rsidRDefault="000248F6" w:rsidP="000248F6">
      <w:pPr>
        <w:pStyle w:val="FP"/>
        <w:rPr>
          <w:i/>
          <w:iCs/>
          <w:lang w:eastAsia="en-US"/>
        </w:rPr>
      </w:pPr>
      <w:r w:rsidRPr="00BC1FF9">
        <w:rPr>
          <w:i/>
          <w:iCs/>
          <w:lang w:eastAsia="en-US"/>
        </w:rPr>
        <w:t>Svante (Sony) responds to Curt (Meta) and Xiaowan Ke(vivo)</w:t>
      </w:r>
    </w:p>
    <w:p w14:paraId="13D679E3" w14:textId="77777777" w:rsidR="000248F6" w:rsidRPr="00BC1FF9" w:rsidRDefault="000248F6" w:rsidP="000248F6">
      <w:pPr>
        <w:pStyle w:val="FP"/>
        <w:rPr>
          <w:i/>
          <w:iCs/>
          <w:lang w:eastAsia="en-US"/>
        </w:rPr>
      </w:pPr>
      <w:r w:rsidRPr="00BC1FF9">
        <w:rPr>
          <w:i/>
          <w:iCs/>
          <w:lang w:eastAsia="en-US"/>
        </w:rPr>
        <w:t>Dario (Qualcomm) provides r35</w:t>
      </w:r>
    </w:p>
    <w:p w14:paraId="260EA753" w14:textId="77777777" w:rsidR="000248F6" w:rsidRPr="00BC1FF9" w:rsidRDefault="000248F6" w:rsidP="000248F6">
      <w:pPr>
        <w:pStyle w:val="FP"/>
        <w:rPr>
          <w:i/>
          <w:iCs/>
          <w:lang w:eastAsia="en-US"/>
        </w:rPr>
      </w:pPr>
      <w:r w:rsidRPr="00BC1FF9">
        <w:rPr>
          <w:i/>
          <w:iCs/>
          <w:lang w:eastAsia="en-US"/>
        </w:rPr>
        <w:t>Hui (Huawei) comments on r35</w:t>
      </w:r>
    </w:p>
    <w:p w14:paraId="1B35D4ED" w14:textId="77777777" w:rsidR="000248F6" w:rsidRPr="00BC1FF9" w:rsidRDefault="000248F6" w:rsidP="000248F6">
      <w:pPr>
        <w:pStyle w:val="FP"/>
        <w:rPr>
          <w:i/>
          <w:iCs/>
          <w:lang w:eastAsia="en-US"/>
        </w:rPr>
      </w:pPr>
      <w:r w:rsidRPr="00BC1FF9">
        <w:rPr>
          <w:i/>
          <w:iCs/>
          <w:lang w:eastAsia="en-US"/>
        </w:rPr>
        <w:t>==== Revisions Deadline ====</w:t>
      </w:r>
    </w:p>
    <w:p w14:paraId="7B363D4B" w14:textId="77777777" w:rsidR="000248F6" w:rsidRPr="00BC1FF9" w:rsidRDefault="000248F6" w:rsidP="000248F6">
      <w:pPr>
        <w:pStyle w:val="FP"/>
        <w:rPr>
          <w:i/>
          <w:iCs/>
          <w:lang w:eastAsia="en-US"/>
        </w:rPr>
      </w:pPr>
      <w:r w:rsidRPr="00BC1FF9">
        <w:rPr>
          <w:i/>
          <w:iCs/>
          <w:lang w:eastAsia="en-US"/>
        </w:rPr>
        <w:t>Dario (Qualcomm) thanks Hui, asks to ignore r35 and is fine w/ r34.</w:t>
      </w:r>
    </w:p>
    <w:p w14:paraId="6ADA6519" w14:textId="77777777" w:rsidR="000248F6" w:rsidRPr="00BC1FF9" w:rsidRDefault="000248F6" w:rsidP="000248F6">
      <w:pPr>
        <w:pStyle w:val="FP"/>
        <w:rPr>
          <w:i/>
          <w:iCs/>
          <w:lang w:eastAsia="en-US"/>
        </w:rPr>
      </w:pPr>
      <w:r w:rsidRPr="00BC1FF9">
        <w:rPr>
          <w:i/>
          <w:iCs/>
          <w:lang w:eastAsia="en-US"/>
        </w:rPr>
        <w:t>Devaki (Nokia) comments that r34 is ok.</w:t>
      </w:r>
    </w:p>
    <w:p w14:paraId="57655DDA" w14:textId="77777777" w:rsidR="000248F6" w:rsidRPr="00BC1FF9" w:rsidRDefault="000248F6" w:rsidP="000248F6">
      <w:pPr>
        <w:pStyle w:val="FP"/>
        <w:rPr>
          <w:i/>
          <w:iCs/>
          <w:lang w:eastAsia="en-US"/>
        </w:rPr>
      </w:pPr>
      <w:r w:rsidRPr="00BC1FF9">
        <w:rPr>
          <w:i/>
          <w:iCs/>
          <w:lang w:eastAsia="en-US"/>
        </w:rPr>
        <w:t>John (Futurewei) is OK with revisions r26 - r34.</w:t>
      </w:r>
    </w:p>
    <w:p w14:paraId="66CE5214" w14:textId="77777777" w:rsidR="000248F6" w:rsidRPr="00BC1FF9" w:rsidRDefault="000248F6" w:rsidP="000248F6">
      <w:pPr>
        <w:pStyle w:val="FP"/>
        <w:rPr>
          <w:i/>
          <w:iCs/>
          <w:lang w:eastAsia="en-US"/>
        </w:rPr>
      </w:pPr>
      <w:r w:rsidRPr="00BC1FF9">
        <w:rPr>
          <w:i/>
          <w:iCs/>
          <w:lang w:eastAsia="en-US"/>
        </w:rPr>
        <w:t>Chunhui (Xiaomi) is fine with r34.</w:t>
      </w:r>
    </w:p>
    <w:p w14:paraId="142FB9F6" w14:textId="77777777" w:rsidR="000248F6" w:rsidRPr="00BC1FF9" w:rsidRDefault="000248F6" w:rsidP="000248F6">
      <w:pPr>
        <w:pStyle w:val="FP"/>
        <w:rPr>
          <w:i/>
          <w:iCs/>
          <w:lang w:eastAsia="en-US"/>
        </w:rPr>
      </w:pPr>
      <w:r w:rsidRPr="00BC1FF9">
        <w:rPr>
          <w:i/>
          <w:iCs/>
          <w:lang w:eastAsia="en-US"/>
        </w:rPr>
        <w:t>Youngkyo(Samsung) questions what PDU Set Identifier implies.</w:t>
      </w:r>
    </w:p>
    <w:p w14:paraId="05FDCD0A" w14:textId="77777777" w:rsidR="000248F6" w:rsidRPr="00BC1FF9" w:rsidRDefault="000248F6" w:rsidP="000248F6">
      <w:pPr>
        <w:pStyle w:val="FP"/>
        <w:rPr>
          <w:i/>
          <w:iCs/>
          <w:lang w:eastAsia="en-US"/>
        </w:rPr>
      </w:pPr>
      <w:r w:rsidRPr="00BC1FF9">
        <w:rPr>
          <w:i/>
          <w:iCs/>
          <w:lang w:eastAsia="en-US"/>
        </w:rPr>
        <w:t>Devaki (Nokia) cannot accept any version up to and including r21. r34 is fine.</w:t>
      </w:r>
    </w:p>
    <w:p w14:paraId="74AFB4B9" w14:textId="77777777" w:rsidR="000248F6" w:rsidRPr="00BC1FF9" w:rsidRDefault="000248F6" w:rsidP="000248F6">
      <w:pPr>
        <w:pStyle w:val="FP"/>
        <w:rPr>
          <w:i/>
          <w:iCs/>
          <w:lang w:eastAsia="en-US"/>
        </w:rPr>
      </w:pPr>
      <w:r w:rsidRPr="00BC1FF9">
        <w:rPr>
          <w:i/>
          <w:iCs/>
          <w:lang w:eastAsia="en-US"/>
        </w:rPr>
        <w:t>Hui (Huawei) proposes to go with r34.</w:t>
      </w:r>
    </w:p>
    <w:p w14:paraId="13B510F9" w14:textId="77777777" w:rsidR="000248F6" w:rsidRPr="00BC1FF9" w:rsidRDefault="000248F6" w:rsidP="000248F6">
      <w:pPr>
        <w:pStyle w:val="FP"/>
        <w:rPr>
          <w:i/>
          <w:iCs/>
          <w:lang w:eastAsia="en-US"/>
        </w:rPr>
      </w:pPr>
      <w:r w:rsidRPr="00BC1FF9">
        <w:rPr>
          <w:i/>
          <w:iCs/>
          <w:lang w:eastAsia="en-US"/>
        </w:rPr>
        <w:t>Saso (Intel) points out that the intended use of PDU Set Importance is not defined in r34.</w:t>
      </w:r>
    </w:p>
    <w:p w14:paraId="2458EC5D" w14:textId="77777777" w:rsidR="000248F6" w:rsidRPr="00BC1FF9" w:rsidRDefault="000248F6" w:rsidP="000248F6">
      <w:pPr>
        <w:pStyle w:val="FP"/>
        <w:rPr>
          <w:i/>
          <w:iCs/>
          <w:lang w:eastAsia="en-US"/>
        </w:rPr>
      </w:pPr>
      <w:r w:rsidRPr="00BC1FF9">
        <w:rPr>
          <w:i/>
          <w:iCs/>
          <w:lang w:eastAsia="en-US"/>
        </w:rPr>
        <w:t>Hui (Huawei) replies to Saso.</w:t>
      </w:r>
    </w:p>
    <w:p w14:paraId="02705F57" w14:textId="77777777" w:rsidR="000248F6" w:rsidRPr="00BC1FF9" w:rsidRDefault="000248F6" w:rsidP="000248F6">
      <w:pPr>
        <w:pStyle w:val="FP"/>
        <w:rPr>
          <w:i/>
          <w:iCs/>
          <w:lang w:eastAsia="en-US"/>
        </w:rPr>
      </w:pPr>
      <w:r w:rsidRPr="00BC1FF9">
        <w:rPr>
          <w:i/>
          <w:iCs/>
          <w:lang w:eastAsia="en-US"/>
        </w:rPr>
        <w:t>Saso (Intel) replies to Hui (Huawei).</w:t>
      </w:r>
    </w:p>
    <w:p w14:paraId="2C063EE2" w14:textId="77777777" w:rsidR="000248F6" w:rsidRPr="00BC1FF9" w:rsidRDefault="000248F6" w:rsidP="000248F6">
      <w:pPr>
        <w:pStyle w:val="FP"/>
        <w:rPr>
          <w:i/>
          <w:iCs/>
          <w:lang w:eastAsia="en-US"/>
        </w:rPr>
      </w:pPr>
      <w:r w:rsidRPr="00BC1FF9">
        <w:rPr>
          <w:i/>
          <w:iCs/>
          <w:lang w:eastAsia="en-US"/>
        </w:rPr>
        <w:t>Paul (Ericsson) we object to all revisions except r05, r18 and r21.</w:t>
      </w:r>
    </w:p>
    <w:p w14:paraId="06A73960" w14:textId="77777777" w:rsidR="000248F6" w:rsidRPr="00BC1FF9" w:rsidRDefault="000248F6" w:rsidP="000248F6">
      <w:pPr>
        <w:pStyle w:val="FP"/>
        <w:rPr>
          <w:i/>
          <w:iCs/>
          <w:lang w:eastAsia="en-US"/>
        </w:rPr>
      </w:pPr>
      <w:r w:rsidRPr="00BC1FF9">
        <w:rPr>
          <w:i/>
          <w:iCs/>
          <w:lang w:eastAsia="en-US"/>
        </w:rPr>
        <w:t>Hui (Huawei) asks Paul to indicate what part is not acceptable in r34.</w:t>
      </w:r>
    </w:p>
    <w:p w14:paraId="5850D71D" w14:textId="77777777" w:rsidR="000248F6" w:rsidRPr="00BC1FF9" w:rsidRDefault="000248F6" w:rsidP="000248F6">
      <w:pPr>
        <w:pStyle w:val="FP"/>
        <w:rPr>
          <w:i/>
          <w:iCs/>
          <w:lang w:eastAsia="en-US"/>
        </w:rPr>
      </w:pPr>
      <w:r w:rsidRPr="00BC1FF9">
        <w:rPr>
          <w:i/>
          <w:iCs/>
          <w:lang w:eastAsia="en-US"/>
        </w:rPr>
        <w:t>Xiaowan(vivo) support to go r34; alternatively, can go with r21 with removal of 'except for 'PDU Set Importance'' in 8.X.2.3</w:t>
      </w:r>
    </w:p>
    <w:p w14:paraId="30595910" w14:textId="77777777" w:rsidR="000248F6" w:rsidRPr="00BC1FF9" w:rsidRDefault="000248F6" w:rsidP="000248F6">
      <w:pPr>
        <w:pStyle w:val="FP"/>
        <w:rPr>
          <w:i/>
          <w:iCs/>
          <w:lang w:eastAsia="en-US"/>
        </w:rPr>
      </w:pPr>
      <w:r w:rsidRPr="00BC1FF9">
        <w:rPr>
          <w:i/>
          <w:iCs/>
          <w:lang w:eastAsia="en-US"/>
        </w:rPr>
        <w:t>Devaki (Nokia) cannot accept r21 with the removal of 'except for 'PDU Set Importance'' in 8.X.2.3</w:t>
      </w:r>
    </w:p>
    <w:p w14:paraId="6EBA995F" w14:textId="77777777" w:rsidR="000248F6" w:rsidRPr="00BC1FF9" w:rsidRDefault="000248F6" w:rsidP="000248F6">
      <w:pPr>
        <w:pStyle w:val="FP"/>
        <w:rPr>
          <w:i/>
          <w:iCs/>
          <w:lang w:eastAsia="en-US"/>
        </w:rPr>
      </w:pPr>
      <w:r w:rsidRPr="00BC1FF9">
        <w:rPr>
          <w:i/>
          <w:iCs/>
          <w:lang w:eastAsia="en-US"/>
        </w:rPr>
        <w:t>Saso (Intel) is OK to keep PDU Set Importance, even though its intended use is not defined; but in that case we cannot accept to further work on Q2 on SoH in this meeting.</w:t>
      </w:r>
    </w:p>
    <w:p w14:paraId="079AB432" w14:textId="77777777" w:rsidR="000248F6" w:rsidRPr="00BC1FF9" w:rsidRDefault="000248F6" w:rsidP="000248F6">
      <w:pPr>
        <w:pStyle w:val="FP"/>
        <w:rPr>
          <w:i/>
          <w:iCs/>
          <w:lang w:eastAsia="en-US"/>
        </w:rPr>
      </w:pPr>
      <w:r w:rsidRPr="00BC1FF9">
        <w:rPr>
          <w:i/>
          <w:iCs/>
          <w:lang w:eastAsia="en-US"/>
        </w:rPr>
        <w:t>Paul (Ericsson) replies to Hui.</w:t>
      </w:r>
    </w:p>
    <w:p w14:paraId="54FF9E2E" w14:textId="77777777" w:rsidR="000248F6" w:rsidRPr="00BC1FF9" w:rsidRDefault="000248F6" w:rsidP="000248F6">
      <w:pPr>
        <w:pStyle w:val="FP"/>
        <w:rPr>
          <w:i/>
          <w:iCs/>
          <w:lang w:eastAsia="en-US"/>
        </w:rPr>
      </w:pPr>
      <w:r w:rsidRPr="00BC1FF9">
        <w:rPr>
          <w:i/>
          <w:iCs/>
          <w:lang w:eastAsia="en-US"/>
        </w:rPr>
        <w:t>Svante (Sony) prefer r33 and accept any version after r21</w:t>
      </w:r>
    </w:p>
    <w:p w14:paraId="6D643781" w14:textId="77777777" w:rsidR="000248F6" w:rsidRPr="00BC1FF9" w:rsidRDefault="000248F6" w:rsidP="000248F6">
      <w:pPr>
        <w:pStyle w:val="FP"/>
        <w:rPr>
          <w:i/>
          <w:iCs/>
          <w:lang w:eastAsia="en-US"/>
        </w:rPr>
      </w:pPr>
      <w:r w:rsidRPr="00BC1FF9">
        <w:rPr>
          <w:i/>
          <w:iCs/>
          <w:lang w:eastAsia="en-US"/>
        </w:rPr>
        <w:t>Saso (Intel) points out that the EN on PDU Set dependency can be removed.</w:t>
      </w:r>
    </w:p>
    <w:p w14:paraId="38B2462D" w14:textId="77777777" w:rsidR="000248F6" w:rsidRPr="00BC1FF9" w:rsidRDefault="000248F6" w:rsidP="000248F6">
      <w:pPr>
        <w:pStyle w:val="FP"/>
        <w:rPr>
          <w:i/>
          <w:iCs/>
          <w:lang w:eastAsia="en-US"/>
        </w:rPr>
      </w:pPr>
      <w:r w:rsidRPr="00BC1FF9">
        <w:rPr>
          <w:i/>
          <w:iCs/>
          <w:lang w:eastAsia="en-US"/>
        </w:rPr>
        <w:lastRenderedPageBreak/>
        <w:t>Yali (OPPO) cannot accept any version with PDU Set size as mandatory parameter, optional is ok but relies on the SA4 design.</w:t>
      </w:r>
    </w:p>
    <w:p w14:paraId="2A3AFEFF" w14:textId="77777777" w:rsidR="000248F6" w:rsidRPr="00BC1FF9" w:rsidRDefault="000248F6" w:rsidP="000248F6">
      <w:pPr>
        <w:pStyle w:val="FP"/>
        <w:rPr>
          <w:i/>
          <w:iCs/>
          <w:lang w:eastAsia="en-US"/>
        </w:rPr>
      </w:pPr>
      <w:r w:rsidRPr="00BC1FF9">
        <w:rPr>
          <w:i/>
          <w:iCs/>
          <w:lang w:eastAsia="en-US"/>
        </w:rPr>
        <w:t>Hui (Huawei) support to remove the EN on PDU Set dependency based on the working assumption.</w:t>
      </w:r>
    </w:p>
    <w:p w14:paraId="34553D87" w14:textId="77777777" w:rsidR="000248F6" w:rsidRPr="00BC1FF9" w:rsidRDefault="000248F6" w:rsidP="000248F6">
      <w:pPr>
        <w:pStyle w:val="FP"/>
        <w:rPr>
          <w:i/>
          <w:iCs/>
          <w:lang w:eastAsia="en-US"/>
        </w:rPr>
      </w:pPr>
      <w:r w:rsidRPr="00BC1FF9">
        <w:rPr>
          <w:i/>
          <w:iCs/>
          <w:lang w:eastAsia="en-US"/>
        </w:rPr>
        <w:t>==== Final Deadline ====</w:t>
      </w:r>
    </w:p>
    <w:p w14:paraId="4526230F" w14:textId="77777777" w:rsidR="000248F6" w:rsidRPr="00BC1FF9" w:rsidRDefault="000248F6" w:rsidP="000248F6">
      <w:pPr>
        <w:pStyle w:val="FP"/>
        <w:rPr>
          <w:i/>
          <w:iCs/>
          <w:lang w:eastAsia="en-US"/>
        </w:rPr>
      </w:pPr>
      <w:r w:rsidRPr="00BC1FF9">
        <w:rPr>
          <w:i/>
          <w:iCs/>
          <w:lang w:eastAsia="en-US"/>
        </w:rPr>
        <w:t>Paul (Ericsson) asks Yali (OPPO) to clarify why PDU Set size, as requested by RAN1 is not acceptable?</w:t>
      </w:r>
    </w:p>
    <w:p w14:paraId="631BC712" w14:textId="77777777" w:rsidR="000248F6" w:rsidRPr="00BC1FF9" w:rsidRDefault="000248F6" w:rsidP="000248F6">
      <w:pPr>
        <w:pStyle w:val="FP"/>
        <w:rPr>
          <w:i/>
          <w:iCs/>
          <w:lang w:eastAsia="en-US"/>
        </w:rPr>
      </w:pPr>
      <w:r w:rsidRPr="00BC1FF9">
        <w:rPr>
          <w:i/>
          <w:iCs/>
          <w:lang w:eastAsia="en-US"/>
        </w:rPr>
        <w:t>Saso (Intel) agrees with Yali (OPPO) on the 'number of PDUs in the PDU Set' parameter and proposes to remove it based on SA4 reply LS (9257).</w:t>
      </w:r>
    </w:p>
    <w:p w14:paraId="3BB0E876" w14:textId="77777777" w:rsidR="000248F6" w:rsidRPr="00BC1FF9" w:rsidRDefault="000248F6" w:rsidP="000248F6">
      <w:pPr>
        <w:pStyle w:val="FP"/>
        <w:rPr>
          <w:i/>
          <w:iCs/>
          <w:lang w:eastAsia="en-US"/>
        </w:rPr>
      </w:pPr>
      <w:r w:rsidRPr="00BC1FF9">
        <w:rPr>
          <w:i/>
          <w:iCs/>
          <w:lang w:eastAsia="en-US"/>
        </w:rPr>
        <w:t>Hui (Huawei) provides draft r36 as way forward and asks to discuss in CC#3. R36 is based on r34 with the following changes.</w:t>
      </w:r>
    </w:p>
    <w:p w14:paraId="0CD2D86D" w14:textId="77777777" w:rsidR="000248F6" w:rsidRPr="00BC1FF9" w:rsidRDefault="000248F6" w:rsidP="000248F6">
      <w:pPr>
        <w:pStyle w:val="FP"/>
        <w:rPr>
          <w:i/>
          <w:iCs/>
          <w:lang w:eastAsia="en-US"/>
        </w:rPr>
      </w:pPr>
      <w:r w:rsidRPr="00BC1FF9">
        <w:rPr>
          <w:i/>
          <w:iCs/>
          <w:lang w:eastAsia="en-US"/>
        </w:rPr>
        <w:t>Hui (Huawei) provides r37 as way forward and asks to discuss in CC#3. R37 is based on r34 with the following 6 changes.</w:t>
      </w:r>
    </w:p>
    <w:p w14:paraId="0FC5941C" w14:textId="77777777" w:rsidR="000248F6" w:rsidRPr="00BC1FF9" w:rsidRDefault="000248F6" w:rsidP="000248F6">
      <w:pPr>
        <w:pStyle w:val="FP"/>
        <w:rPr>
          <w:i/>
          <w:iCs/>
          <w:lang w:eastAsia="en-US"/>
        </w:rPr>
      </w:pPr>
      <w:r w:rsidRPr="00BC1FF9">
        <w:rPr>
          <w:i/>
          <w:iCs/>
          <w:lang w:eastAsia="en-US"/>
        </w:rPr>
        <w:t>Hui (Huawei) provides r38. R38 is based on r34 with the following 6 changes.</w:t>
      </w:r>
    </w:p>
    <w:p w14:paraId="29CFA6BA" w14:textId="77777777" w:rsidR="000248F6" w:rsidRPr="00BC1FF9" w:rsidRDefault="000248F6" w:rsidP="000248F6">
      <w:pPr>
        <w:pStyle w:val="FP"/>
        <w:rPr>
          <w:i/>
          <w:iCs/>
          <w:lang w:eastAsia="en-US"/>
        </w:rPr>
      </w:pPr>
      <w:r w:rsidRPr="00BC1FF9">
        <w:rPr>
          <w:i/>
          <w:iCs/>
          <w:lang w:eastAsia="en-US"/>
        </w:rPr>
        <w:t>Chunshan (CATT) provides the link of r38.</w:t>
      </w:r>
    </w:p>
    <w:p w14:paraId="1E3BFC06" w14:textId="77777777" w:rsidR="000248F6" w:rsidRPr="00BC1FF9" w:rsidRDefault="000248F6" w:rsidP="000248F6">
      <w:pPr>
        <w:pStyle w:val="FP"/>
        <w:rPr>
          <w:i/>
          <w:iCs/>
          <w:lang w:eastAsia="en-US"/>
        </w:rPr>
      </w:pPr>
      <w:r w:rsidRPr="00BC1FF9">
        <w:rPr>
          <w:i/>
          <w:iCs/>
          <w:lang w:eastAsia="en-US"/>
        </w:rPr>
        <w:t>Saso (intel) asks why 'PDU Set Size in Bytes' was added back in r38, given that SA4 reply LS (S2-2209257) clarified that such information is not available.</w:t>
      </w:r>
    </w:p>
    <w:p w14:paraId="7E402C78" w14:textId="77777777" w:rsidR="000248F6" w:rsidRDefault="000248F6" w:rsidP="000248F6">
      <w:pPr>
        <w:pStyle w:val="FP"/>
        <w:rPr>
          <w:i/>
          <w:iCs/>
          <w:lang w:eastAsia="en-US"/>
        </w:rPr>
      </w:pPr>
      <w:r w:rsidRPr="00BC1FF9">
        <w:rPr>
          <w:i/>
          <w:iCs/>
          <w:lang w:eastAsia="en-US"/>
        </w:rPr>
        <w:t>Saso (Intel) replies that even though RAN1 have indicated that 'PDU set size (number of bits) or number of PDUs in a PDU set' may be helpful, SA4 replied that it is not possible to provide it.</w:t>
      </w:r>
    </w:p>
    <w:p w14:paraId="7EF703EE" w14:textId="77777777" w:rsidR="000248F6" w:rsidRPr="004C2DDB" w:rsidRDefault="000248F6" w:rsidP="000248F6">
      <w:pPr>
        <w:pStyle w:val="FP"/>
        <w:rPr>
          <w:i/>
          <w:iCs/>
          <w:lang w:eastAsia="en-US"/>
        </w:rPr>
      </w:pPr>
    </w:p>
    <w:p w14:paraId="655EC9E7" w14:textId="77777777" w:rsidR="000248F6" w:rsidRPr="004C2DDB" w:rsidRDefault="000248F6" w:rsidP="000248F6">
      <w:pPr>
        <w:keepNext/>
        <w:rPr>
          <w:b/>
          <w:bCs/>
          <w:lang w:eastAsia="en-US"/>
        </w:rPr>
      </w:pPr>
      <w:r w:rsidRPr="004C2DDB">
        <w:rPr>
          <w:b/>
          <w:bCs/>
          <w:lang w:eastAsia="en-US"/>
        </w:rPr>
        <w:t>Discussion and conclusion:</w:t>
      </w:r>
    </w:p>
    <w:p w14:paraId="00749A48" w14:textId="55DD6E13" w:rsidR="000248F6" w:rsidRDefault="000248F6" w:rsidP="000248F6">
      <w:r>
        <w:rPr>
          <w:lang w:eastAsia="en-US"/>
        </w:rPr>
        <w:t>Huawei proposed r34 with a number of notes added. Ericsson asked to remove the 'optional' part of the changes</w:t>
      </w:r>
      <w:r w:rsidR="00B8737A">
        <w:rPr>
          <w:lang w:eastAsia="en-US"/>
        </w:rPr>
        <w:t>. It was suggested to leave the 'optional' for further study</w:t>
      </w:r>
      <w:r>
        <w:rPr>
          <w:lang w:eastAsia="en-US"/>
        </w:rPr>
        <w:t xml:space="preserve">. </w:t>
      </w:r>
      <w:r w:rsidRPr="004C2DDB">
        <w:rPr>
          <w:color w:val="0000FF"/>
          <w:lang w:eastAsia="en-US"/>
        </w:rPr>
        <w:t>S2-2208568</w:t>
      </w:r>
      <w:r>
        <w:rPr>
          <w:color w:val="0000FF"/>
          <w:lang w:eastAsia="en-US"/>
        </w:rPr>
        <w:t>r34 + changes</w:t>
      </w:r>
      <w:r>
        <w:t xml:space="preserve"> was agreed and was revised to </w:t>
      </w:r>
      <w:r w:rsidR="00704721" w:rsidRPr="004C2DDB">
        <w:rPr>
          <w:color w:val="0000FF"/>
          <w:lang w:eastAsia="en-US"/>
        </w:rPr>
        <w:t>S2-22</w:t>
      </w:r>
      <w:r w:rsidR="00704721">
        <w:rPr>
          <w:color w:val="0000FF"/>
          <w:lang w:eastAsia="en-US"/>
        </w:rPr>
        <w:t>09938</w:t>
      </w:r>
      <w:r w:rsidR="00704721">
        <w:t xml:space="preserve">, which was </w:t>
      </w:r>
      <w:r w:rsidR="00704721" w:rsidRPr="00C3284B">
        <w:rPr>
          <w:color w:val="FF0000"/>
          <w:lang w:eastAsia="en-US"/>
        </w:rPr>
        <w:t>approved</w:t>
      </w:r>
      <w:r w:rsidR="00704721">
        <w:t>.</w:t>
      </w:r>
    </w:p>
    <w:p w14:paraId="2AD4C1FE" w14:textId="3F23071D" w:rsidR="00704721" w:rsidRDefault="00704721" w:rsidP="000248F6"/>
    <w:p w14:paraId="5ACED67E" w14:textId="77777777" w:rsidR="00704721" w:rsidRDefault="00704721" w:rsidP="00704721">
      <w:pPr>
        <w:keepNext/>
        <w:pBdr>
          <w:top w:val="single" w:sz="4" w:space="1" w:color="auto"/>
        </w:pBdr>
        <w:rPr>
          <w:lang w:eastAsia="en-US"/>
        </w:rPr>
      </w:pPr>
      <w:r w:rsidRPr="004C2DDB">
        <w:rPr>
          <w:color w:val="0000FF"/>
          <w:lang w:eastAsia="en-US"/>
        </w:rPr>
        <w:t>S2-2209159</w:t>
      </w:r>
      <w:r>
        <w:rPr>
          <w:lang w:eastAsia="en-US"/>
        </w:rPr>
        <w:t xml:space="preserve"> (P-CR) Key Issue #8: Evaluation and conclusion. (Source: Qualcomm Incorporated)</w:t>
      </w:r>
    </w:p>
    <w:p w14:paraId="4C0775A4" w14:textId="77777777" w:rsidR="00704721" w:rsidRPr="004C2DDB" w:rsidRDefault="00704721" w:rsidP="00704721">
      <w:pPr>
        <w:pStyle w:val="FP"/>
        <w:rPr>
          <w:b/>
          <w:bCs/>
          <w:i/>
          <w:iCs/>
          <w:lang w:eastAsia="en-US"/>
        </w:rPr>
      </w:pPr>
      <w:r w:rsidRPr="004C2DDB">
        <w:rPr>
          <w:b/>
          <w:bCs/>
          <w:i/>
          <w:iCs/>
          <w:lang w:eastAsia="en-US"/>
        </w:rPr>
        <w:t>e-mail comments:</w:t>
      </w:r>
    </w:p>
    <w:p w14:paraId="5538F48F" w14:textId="77777777" w:rsidR="00704721" w:rsidRPr="00BC1FF9" w:rsidRDefault="00704721" w:rsidP="00704721">
      <w:pPr>
        <w:pStyle w:val="FP"/>
        <w:rPr>
          <w:i/>
          <w:iCs/>
          <w:lang w:eastAsia="en-US"/>
        </w:rPr>
      </w:pPr>
      <w:r w:rsidRPr="00BC1FF9">
        <w:rPr>
          <w:i/>
          <w:iCs/>
          <w:lang w:eastAsia="en-US"/>
        </w:rPr>
        <w:t>Hui (Huawei) suggests to take this paper as baseline for KI8 evaluation/conclusion.</w:t>
      </w:r>
    </w:p>
    <w:p w14:paraId="050B05F1" w14:textId="77777777" w:rsidR="00704721" w:rsidRPr="00BC1FF9" w:rsidRDefault="00704721" w:rsidP="00704721">
      <w:pPr>
        <w:pStyle w:val="FP"/>
        <w:rPr>
          <w:i/>
          <w:iCs/>
          <w:lang w:eastAsia="en-US"/>
        </w:rPr>
      </w:pPr>
      <w:r w:rsidRPr="00BC1FF9">
        <w:rPr>
          <w:i/>
          <w:iCs/>
          <w:lang w:eastAsia="en-US"/>
        </w:rPr>
        <w:t>Dan (China Mobile) provide comment</w:t>
      </w:r>
    </w:p>
    <w:p w14:paraId="12EFA8EC" w14:textId="77777777" w:rsidR="00704721" w:rsidRPr="00BC1FF9" w:rsidRDefault="00704721" w:rsidP="00704721">
      <w:pPr>
        <w:pStyle w:val="FP"/>
        <w:rPr>
          <w:i/>
          <w:iCs/>
          <w:lang w:eastAsia="en-US"/>
        </w:rPr>
      </w:pPr>
      <w:r w:rsidRPr="00BC1FF9">
        <w:rPr>
          <w:i/>
          <w:iCs/>
          <w:lang w:eastAsia="en-US"/>
        </w:rPr>
        <w:t>Xiaowan Ke(vivo) shares comments of Dan (China Mobile and provides r01</w:t>
      </w:r>
    </w:p>
    <w:p w14:paraId="0F302C52" w14:textId="77777777" w:rsidR="00704721" w:rsidRPr="00BC1FF9" w:rsidRDefault="00704721" w:rsidP="00704721">
      <w:pPr>
        <w:pStyle w:val="FP"/>
        <w:rPr>
          <w:i/>
          <w:iCs/>
          <w:lang w:eastAsia="en-US"/>
        </w:rPr>
      </w:pPr>
      <w:r w:rsidRPr="00BC1FF9">
        <w:rPr>
          <w:i/>
          <w:iCs/>
          <w:lang w:eastAsia="en-US"/>
        </w:rPr>
        <w:t>Dario (Qualcomm) replies to Xiaowan and Dan and provides r02.</w:t>
      </w:r>
    </w:p>
    <w:p w14:paraId="4620FD50" w14:textId="77777777" w:rsidR="00704721" w:rsidRPr="00BC1FF9" w:rsidRDefault="00704721" w:rsidP="00704721">
      <w:pPr>
        <w:pStyle w:val="FP"/>
        <w:rPr>
          <w:i/>
          <w:iCs/>
          <w:lang w:eastAsia="en-US"/>
        </w:rPr>
      </w:pPr>
      <w:r w:rsidRPr="00BC1FF9">
        <w:rPr>
          <w:i/>
          <w:iCs/>
          <w:lang w:eastAsia="en-US"/>
        </w:rPr>
        <w:t>Hui (Huawei) provide r03</w:t>
      </w:r>
    </w:p>
    <w:p w14:paraId="7AA2B063" w14:textId="77777777" w:rsidR="00704721" w:rsidRPr="00BC1FF9" w:rsidRDefault="00704721" w:rsidP="00704721">
      <w:pPr>
        <w:pStyle w:val="FP"/>
        <w:rPr>
          <w:i/>
          <w:iCs/>
          <w:lang w:eastAsia="en-US"/>
        </w:rPr>
      </w:pPr>
      <w:r w:rsidRPr="00BC1FF9">
        <w:rPr>
          <w:i/>
          <w:iCs/>
          <w:lang w:eastAsia="en-US"/>
        </w:rPr>
        <w:t>Xiaowan Ke(vivo) provides r04</w:t>
      </w:r>
    </w:p>
    <w:p w14:paraId="4E55CD5C" w14:textId="77777777" w:rsidR="00704721" w:rsidRPr="00BC1FF9" w:rsidRDefault="00704721" w:rsidP="00704721">
      <w:pPr>
        <w:pStyle w:val="FP"/>
        <w:rPr>
          <w:i/>
          <w:iCs/>
          <w:lang w:eastAsia="en-US"/>
        </w:rPr>
      </w:pPr>
      <w:r w:rsidRPr="00BC1FF9">
        <w:rPr>
          <w:i/>
          <w:iCs/>
          <w:lang w:eastAsia="en-US"/>
        </w:rPr>
        <w:t>Mukesh (MediaTek) proposes the removal of NOTE X and provides r05</w:t>
      </w:r>
    </w:p>
    <w:p w14:paraId="4CB424F4" w14:textId="77777777" w:rsidR="00704721" w:rsidRPr="00BC1FF9" w:rsidRDefault="00704721" w:rsidP="00704721">
      <w:pPr>
        <w:pStyle w:val="FP"/>
        <w:rPr>
          <w:i/>
          <w:iCs/>
          <w:lang w:eastAsia="en-US"/>
        </w:rPr>
      </w:pPr>
      <w:r w:rsidRPr="00BC1FF9">
        <w:rPr>
          <w:i/>
          <w:iCs/>
          <w:lang w:eastAsia="en-US"/>
        </w:rPr>
        <w:t>Saso (Intel) comments on Option 1 and provides r06.</w:t>
      </w:r>
    </w:p>
    <w:p w14:paraId="35FA7903" w14:textId="77777777" w:rsidR="00704721" w:rsidRPr="00BC1FF9" w:rsidRDefault="00704721" w:rsidP="00704721">
      <w:pPr>
        <w:pStyle w:val="FP"/>
        <w:rPr>
          <w:i/>
          <w:iCs/>
          <w:lang w:eastAsia="en-US"/>
        </w:rPr>
      </w:pPr>
      <w:r w:rsidRPr="00BC1FF9">
        <w:rPr>
          <w:i/>
          <w:iCs/>
          <w:lang w:eastAsia="en-US"/>
        </w:rPr>
        <w:t>Xiaowan Ke(vivo) provides r07 and replies to Saso (Intel)</w:t>
      </w:r>
    </w:p>
    <w:p w14:paraId="65012FCB" w14:textId="77777777" w:rsidR="00704721" w:rsidRPr="00BC1FF9" w:rsidRDefault="00704721" w:rsidP="00704721">
      <w:pPr>
        <w:pStyle w:val="FP"/>
        <w:rPr>
          <w:i/>
          <w:iCs/>
          <w:lang w:eastAsia="en-US"/>
        </w:rPr>
      </w:pPr>
      <w:r w:rsidRPr="00BC1FF9">
        <w:rPr>
          <w:i/>
          <w:iCs/>
          <w:lang w:eastAsia="en-US"/>
        </w:rPr>
        <w:t>Mike (InterDigital) provides r08</w:t>
      </w:r>
    </w:p>
    <w:p w14:paraId="7993786D" w14:textId="77777777" w:rsidR="00704721" w:rsidRPr="00BC1FF9" w:rsidRDefault="00704721" w:rsidP="00704721">
      <w:pPr>
        <w:pStyle w:val="FP"/>
        <w:rPr>
          <w:i/>
          <w:iCs/>
          <w:lang w:eastAsia="en-US"/>
        </w:rPr>
      </w:pPr>
      <w:r w:rsidRPr="00BC1FF9">
        <w:rPr>
          <w:i/>
          <w:iCs/>
          <w:lang w:eastAsia="en-US"/>
        </w:rPr>
        <w:t>Paul (Ericsson) object to any revision where UPF performs data buffering, i.e. r07, r05, r04, r03, r02.</w:t>
      </w:r>
    </w:p>
    <w:p w14:paraId="297FED34" w14:textId="77777777" w:rsidR="00704721" w:rsidRPr="00BC1FF9" w:rsidRDefault="00704721" w:rsidP="00704721">
      <w:pPr>
        <w:pStyle w:val="FP"/>
        <w:rPr>
          <w:i/>
          <w:iCs/>
          <w:lang w:eastAsia="en-US"/>
        </w:rPr>
      </w:pPr>
      <w:r w:rsidRPr="00BC1FF9">
        <w:rPr>
          <w:i/>
          <w:iCs/>
          <w:lang w:eastAsia="en-US"/>
        </w:rPr>
        <w:t>Curt (Meta) can't accept AF providing 'Traffic Jitter range' is a done deal from S2 side.</w:t>
      </w:r>
    </w:p>
    <w:p w14:paraId="2BBBA441" w14:textId="77777777" w:rsidR="00704721" w:rsidRPr="00BC1FF9" w:rsidRDefault="00704721" w:rsidP="00704721">
      <w:pPr>
        <w:pStyle w:val="FP"/>
        <w:rPr>
          <w:i/>
          <w:iCs/>
          <w:lang w:eastAsia="en-US"/>
        </w:rPr>
      </w:pPr>
      <w:r w:rsidRPr="00BC1FF9">
        <w:rPr>
          <w:i/>
          <w:iCs/>
          <w:lang w:eastAsia="en-US"/>
        </w:rPr>
        <w:t>Curt (Meta) provides r09.</w:t>
      </w:r>
    </w:p>
    <w:p w14:paraId="58992C93" w14:textId="77777777" w:rsidR="00704721" w:rsidRPr="00BC1FF9" w:rsidRDefault="00704721" w:rsidP="00704721">
      <w:pPr>
        <w:pStyle w:val="FP"/>
        <w:rPr>
          <w:i/>
          <w:iCs/>
          <w:lang w:eastAsia="en-US"/>
        </w:rPr>
      </w:pPr>
      <w:r w:rsidRPr="00BC1FF9">
        <w:rPr>
          <w:i/>
          <w:iCs/>
          <w:lang w:eastAsia="en-US"/>
        </w:rPr>
        <w:t>Devaki (Nokia) provides r10 and supports.</w:t>
      </w:r>
    </w:p>
    <w:p w14:paraId="074FF0E0" w14:textId="77777777" w:rsidR="00704721" w:rsidRPr="00BC1FF9" w:rsidRDefault="00704721" w:rsidP="00704721">
      <w:pPr>
        <w:pStyle w:val="FP"/>
        <w:rPr>
          <w:i/>
          <w:iCs/>
          <w:lang w:eastAsia="en-US"/>
        </w:rPr>
      </w:pPr>
      <w:r w:rsidRPr="00BC1FF9">
        <w:rPr>
          <w:i/>
          <w:iCs/>
          <w:lang w:eastAsia="en-US"/>
        </w:rPr>
        <w:t>Lei (Tencent) provides r11 and supports.</w:t>
      </w:r>
    </w:p>
    <w:p w14:paraId="20D88350" w14:textId="77777777" w:rsidR="00704721" w:rsidRPr="00BC1FF9" w:rsidRDefault="00704721" w:rsidP="00704721">
      <w:pPr>
        <w:pStyle w:val="FP"/>
        <w:rPr>
          <w:i/>
          <w:iCs/>
          <w:lang w:eastAsia="en-US"/>
        </w:rPr>
      </w:pPr>
      <w:r w:rsidRPr="00BC1FF9">
        <w:rPr>
          <w:i/>
          <w:iCs/>
          <w:lang w:eastAsia="en-US"/>
        </w:rPr>
        <w:t>Chunshan (CATT) provides r12.</w:t>
      </w:r>
    </w:p>
    <w:p w14:paraId="2D3267E9" w14:textId="77777777" w:rsidR="00704721" w:rsidRPr="00BC1FF9" w:rsidRDefault="00704721" w:rsidP="00704721">
      <w:pPr>
        <w:pStyle w:val="FP"/>
        <w:rPr>
          <w:i/>
          <w:iCs/>
          <w:lang w:eastAsia="en-US"/>
        </w:rPr>
      </w:pPr>
      <w:r w:rsidRPr="00BC1FF9">
        <w:rPr>
          <w:i/>
          <w:iCs/>
          <w:lang w:eastAsia="en-US"/>
        </w:rPr>
        <w:t>Hui (Huawei) replies to Chunshan.</w:t>
      </w:r>
    </w:p>
    <w:p w14:paraId="01C912F1" w14:textId="77777777" w:rsidR="00704721" w:rsidRPr="00BC1FF9" w:rsidRDefault="00704721" w:rsidP="00704721">
      <w:pPr>
        <w:pStyle w:val="FP"/>
        <w:rPr>
          <w:i/>
          <w:iCs/>
          <w:lang w:eastAsia="en-US"/>
        </w:rPr>
      </w:pPr>
      <w:r w:rsidRPr="00BC1FF9">
        <w:rPr>
          <w:i/>
          <w:iCs/>
          <w:lang w:eastAsia="en-US"/>
        </w:rPr>
        <w:t>Chunshan (CATT) responds to Hui.</w:t>
      </w:r>
    </w:p>
    <w:p w14:paraId="19E84AFF" w14:textId="77777777" w:rsidR="00704721" w:rsidRPr="00BC1FF9" w:rsidRDefault="00704721" w:rsidP="00704721">
      <w:pPr>
        <w:pStyle w:val="FP"/>
        <w:rPr>
          <w:i/>
          <w:iCs/>
          <w:lang w:eastAsia="en-US"/>
        </w:rPr>
      </w:pPr>
      <w:r w:rsidRPr="00BC1FF9">
        <w:rPr>
          <w:i/>
          <w:iCs/>
          <w:lang w:eastAsia="en-US"/>
        </w:rPr>
        <w:t>Dario (Qualcomm) replies and provides r13 and r14.</w:t>
      </w:r>
    </w:p>
    <w:p w14:paraId="7F91C8E4" w14:textId="77777777" w:rsidR="00704721" w:rsidRPr="00BC1FF9" w:rsidRDefault="00704721" w:rsidP="00704721">
      <w:pPr>
        <w:pStyle w:val="FP"/>
        <w:rPr>
          <w:i/>
          <w:iCs/>
          <w:lang w:eastAsia="en-US"/>
        </w:rPr>
      </w:pPr>
      <w:r w:rsidRPr="00BC1FF9">
        <w:rPr>
          <w:i/>
          <w:iCs/>
          <w:lang w:eastAsia="en-US"/>
        </w:rPr>
        <w:t>Chunshan (CATT) provides r15.</w:t>
      </w:r>
    </w:p>
    <w:p w14:paraId="16D4C2C6" w14:textId="77777777" w:rsidR="00704721" w:rsidRPr="00BC1FF9" w:rsidRDefault="00704721" w:rsidP="00704721">
      <w:pPr>
        <w:pStyle w:val="FP"/>
        <w:rPr>
          <w:i/>
          <w:iCs/>
          <w:lang w:eastAsia="en-US"/>
        </w:rPr>
      </w:pPr>
      <w:r w:rsidRPr="00BC1FF9">
        <w:rPr>
          <w:i/>
          <w:iCs/>
          <w:lang w:eastAsia="en-US"/>
        </w:rPr>
        <w:t>jaehyeon (samsung) provides comments.</w:t>
      </w:r>
    </w:p>
    <w:p w14:paraId="7B40E7CA" w14:textId="77777777" w:rsidR="00704721" w:rsidRPr="00BC1FF9" w:rsidRDefault="00704721" w:rsidP="00704721">
      <w:pPr>
        <w:pStyle w:val="FP"/>
        <w:rPr>
          <w:i/>
          <w:iCs/>
          <w:lang w:eastAsia="en-US"/>
        </w:rPr>
      </w:pPr>
      <w:r w:rsidRPr="00BC1FF9">
        <w:rPr>
          <w:i/>
          <w:iCs/>
          <w:lang w:eastAsia="en-US"/>
        </w:rPr>
        <w:t>Chunshan (CATT) provides r16 .</w:t>
      </w:r>
    </w:p>
    <w:p w14:paraId="040923A0" w14:textId="77777777" w:rsidR="00704721" w:rsidRPr="00BC1FF9" w:rsidRDefault="00704721" w:rsidP="00704721">
      <w:pPr>
        <w:pStyle w:val="FP"/>
        <w:rPr>
          <w:i/>
          <w:iCs/>
          <w:lang w:eastAsia="en-US"/>
        </w:rPr>
      </w:pPr>
      <w:r w:rsidRPr="00BC1FF9">
        <w:rPr>
          <w:i/>
          <w:iCs/>
          <w:lang w:eastAsia="en-US"/>
        </w:rPr>
        <w:t>Boren (OPPO) comments</w:t>
      </w:r>
    </w:p>
    <w:p w14:paraId="6DA872AF" w14:textId="77777777" w:rsidR="00704721" w:rsidRPr="00BC1FF9" w:rsidRDefault="00704721" w:rsidP="00704721">
      <w:pPr>
        <w:pStyle w:val="FP"/>
        <w:rPr>
          <w:i/>
          <w:iCs/>
          <w:lang w:eastAsia="en-US"/>
        </w:rPr>
      </w:pPr>
      <w:r w:rsidRPr="00BC1FF9">
        <w:rPr>
          <w:i/>
          <w:iCs/>
          <w:lang w:eastAsia="en-US"/>
        </w:rPr>
        <w:t>Lei(Tencent) comments</w:t>
      </w:r>
    </w:p>
    <w:p w14:paraId="7244A14D" w14:textId="77777777" w:rsidR="00704721" w:rsidRPr="00BC1FF9" w:rsidRDefault="00704721" w:rsidP="00704721">
      <w:pPr>
        <w:pStyle w:val="FP"/>
        <w:rPr>
          <w:i/>
          <w:iCs/>
          <w:lang w:eastAsia="en-US"/>
        </w:rPr>
      </w:pPr>
      <w:r w:rsidRPr="00BC1FF9">
        <w:rPr>
          <w:i/>
          <w:iCs/>
          <w:lang w:eastAsia="en-US"/>
        </w:rPr>
        <w:t>Xiaowan Ke(vivo) object from r13 tor18 provides r19 based on r18</w:t>
      </w:r>
    </w:p>
    <w:p w14:paraId="4DECFF62" w14:textId="77777777" w:rsidR="00704721" w:rsidRPr="00BC1FF9" w:rsidRDefault="00704721" w:rsidP="00704721">
      <w:pPr>
        <w:pStyle w:val="FP"/>
        <w:rPr>
          <w:i/>
          <w:iCs/>
          <w:lang w:eastAsia="en-US"/>
        </w:rPr>
      </w:pPr>
      <w:r w:rsidRPr="00BC1FF9">
        <w:rPr>
          <w:i/>
          <w:iCs/>
          <w:lang w:eastAsia="en-US"/>
        </w:rPr>
        <w:t>Chunshan (CATT) provides r20 and r21.</w:t>
      </w:r>
    </w:p>
    <w:p w14:paraId="180E288C" w14:textId="77777777" w:rsidR="00704721" w:rsidRPr="00BC1FF9" w:rsidRDefault="00704721" w:rsidP="00704721">
      <w:pPr>
        <w:pStyle w:val="FP"/>
        <w:rPr>
          <w:i/>
          <w:iCs/>
          <w:lang w:eastAsia="en-US"/>
        </w:rPr>
      </w:pPr>
      <w:r w:rsidRPr="00BC1FF9">
        <w:rPr>
          <w:i/>
          <w:iCs/>
          <w:lang w:eastAsia="en-US"/>
        </w:rPr>
        <w:t>Chunshan (CATT) response to jaehyeon (samsung).</w:t>
      </w:r>
    </w:p>
    <w:p w14:paraId="72364372" w14:textId="77777777" w:rsidR="00704721" w:rsidRPr="00BC1FF9" w:rsidRDefault="00704721" w:rsidP="00704721">
      <w:pPr>
        <w:pStyle w:val="FP"/>
        <w:rPr>
          <w:i/>
          <w:iCs/>
          <w:lang w:eastAsia="en-US"/>
        </w:rPr>
      </w:pPr>
      <w:r w:rsidRPr="00BC1FF9">
        <w:rPr>
          <w:i/>
          <w:iCs/>
          <w:lang w:eastAsia="en-US"/>
        </w:rPr>
        <w:t>Xiaowan Ke(vivo) replies to Chunshan (CATT) : we OK with r20, object : r21, r13-r18.</w:t>
      </w:r>
    </w:p>
    <w:p w14:paraId="26C65C49" w14:textId="77777777" w:rsidR="00704721" w:rsidRPr="00BC1FF9" w:rsidRDefault="00704721" w:rsidP="00704721">
      <w:pPr>
        <w:pStyle w:val="FP"/>
        <w:rPr>
          <w:i/>
          <w:iCs/>
          <w:lang w:eastAsia="en-US"/>
        </w:rPr>
      </w:pPr>
      <w:r w:rsidRPr="00BC1FF9">
        <w:rPr>
          <w:i/>
          <w:iCs/>
          <w:lang w:eastAsia="en-US"/>
        </w:rPr>
        <w:t>Michele Zarri (Huawei) provides revision 22 (based on r21)</w:t>
      </w:r>
    </w:p>
    <w:p w14:paraId="22CF1757" w14:textId="77777777" w:rsidR="00704721" w:rsidRPr="00BC1FF9" w:rsidRDefault="00704721" w:rsidP="00704721">
      <w:pPr>
        <w:pStyle w:val="FP"/>
        <w:rPr>
          <w:i/>
          <w:iCs/>
          <w:lang w:eastAsia="en-US"/>
        </w:rPr>
      </w:pPr>
      <w:r w:rsidRPr="00BC1FF9">
        <w:rPr>
          <w:i/>
          <w:iCs/>
          <w:lang w:eastAsia="en-US"/>
        </w:rPr>
        <w:t>Xiaowan Ke(vivo) provides r23</w:t>
      </w:r>
    </w:p>
    <w:p w14:paraId="7DBF2EA2" w14:textId="77777777" w:rsidR="00704721" w:rsidRPr="00BC1FF9" w:rsidRDefault="00704721" w:rsidP="00704721">
      <w:pPr>
        <w:pStyle w:val="FP"/>
        <w:rPr>
          <w:i/>
          <w:iCs/>
          <w:lang w:eastAsia="en-US"/>
        </w:rPr>
      </w:pPr>
      <w:r w:rsidRPr="00BC1FF9">
        <w:rPr>
          <w:i/>
          <w:iCs/>
          <w:lang w:eastAsia="en-US"/>
        </w:rPr>
        <w:t>Lei(Tencent) provides comments</w:t>
      </w:r>
    </w:p>
    <w:p w14:paraId="2A6CE860" w14:textId="77777777" w:rsidR="00704721" w:rsidRPr="00BC1FF9" w:rsidRDefault="00704721" w:rsidP="00704721">
      <w:pPr>
        <w:pStyle w:val="FP"/>
        <w:rPr>
          <w:i/>
          <w:iCs/>
          <w:lang w:eastAsia="en-US"/>
        </w:rPr>
      </w:pPr>
      <w:r w:rsidRPr="00BC1FF9">
        <w:rPr>
          <w:i/>
          <w:iCs/>
          <w:lang w:eastAsia="en-US"/>
        </w:rPr>
        <w:t>Curt (Meta) has different views w.r.t jitter range interpretation from SA4.</w:t>
      </w:r>
    </w:p>
    <w:p w14:paraId="2F1B7787" w14:textId="77777777" w:rsidR="00704721" w:rsidRPr="00BC1FF9" w:rsidRDefault="00704721" w:rsidP="00704721">
      <w:pPr>
        <w:pStyle w:val="FP"/>
        <w:rPr>
          <w:i/>
          <w:iCs/>
          <w:lang w:eastAsia="en-US"/>
        </w:rPr>
      </w:pPr>
      <w:r w:rsidRPr="00BC1FF9">
        <w:rPr>
          <w:i/>
          <w:iCs/>
          <w:lang w:eastAsia="en-US"/>
        </w:rPr>
        <w:t>Saso (Intel) comments on r23 and the need for further changes</w:t>
      </w:r>
    </w:p>
    <w:p w14:paraId="4BC548EA" w14:textId="77777777" w:rsidR="00704721" w:rsidRPr="00BC1FF9" w:rsidRDefault="00704721" w:rsidP="00704721">
      <w:pPr>
        <w:pStyle w:val="FP"/>
        <w:rPr>
          <w:i/>
          <w:iCs/>
          <w:lang w:eastAsia="en-US"/>
        </w:rPr>
      </w:pPr>
      <w:r w:rsidRPr="00BC1FF9">
        <w:rPr>
          <w:i/>
          <w:iCs/>
          <w:lang w:eastAsia="en-US"/>
        </w:rPr>
        <w:t>Xiaowan(vivo) replies to Saso (Intel)</w:t>
      </w:r>
    </w:p>
    <w:p w14:paraId="6A8B0ECC" w14:textId="77777777" w:rsidR="00704721" w:rsidRPr="00BC1FF9" w:rsidRDefault="00704721" w:rsidP="00704721">
      <w:pPr>
        <w:pStyle w:val="FP"/>
        <w:rPr>
          <w:i/>
          <w:iCs/>
          <w:lang w:eastAsia="en-US"/>
        </w:rPr>
      </w:pPr>
      <w:r w:rsidRPr="00BC1FF9">
        <w:rPr>
          <w:i/>
          <w:iCs/>
          <w:lang w:eastAsia="en-US"/>
        </w:rPr>
        <w:t>Xiaowan(vivo) provides r24 and replies to Saso (Intel)</w:t>
      </w:r>
    </w:p>
    <w:p w14:paraId="73C3A77C" w14:textId="77777777" w:rsidR="00704721" w:rsidRPr="00BC1FF9" w:rsidRDefault="00704721" w:rsidP="00704721">
      <w:pPr>
        <w:pStyle w:val="FP"/>
        <w:rPr>
          <w:i/>
          <w:iCs/>
          <w:lang w:eastAsia="en-US"/>
        </w:rPr>
      </w:pPr>
      <w:r w:rsidRPr="00BC1FF9">
        <w:rPr>
          <w:i/>
          <w:iCs/>
          <w:lang w:eastAsia="en-US"/>
        </w:rPr>
        <w:t>Saso (Intel) provides r25</w:t>
      </w:r>
    </w:p>
    <w:p w14:paraId="33FD3828" w14:textId="77777777" w:rsidR="00704721" w:rsidRPr="00BC1FF9" w:rsidRDefault="00704721" w:rsidP="00704721">
      <w:pPr>
        <w:pStyle w:val="FP"/>
        <w:rPr>
          <w:i/>
          <w:iCs/>
          <w:lang w:eastAsia="en-US"/>
        </w:rPr>
      </w:pPr>
      <w:r w:rsidRPr="00BC1FF9">
        <w:rPr>
          <w:i/>
          <w:iCs/>
          <w:lang w:eastAsia="en-US"/>
        </w:rPr>
        <w:t>Curt (Meta) provides r26</w:t>
      </w:r>
    </w:p>
    <w:p w14:paraId="146036F8" w14:textId="77777777" w:rsidR="00704721" w:rsidRPr="00BC1FF9" w:rsidRDefault="00704721" w:rsidP="00704721">
      <w:pPr>
        <w:pStyle w:val="FP"/>
        <w:rPr>
          <w:i/>
          <w:iCs/>
          <w:lang w:eastAsia="en-US"/>
        </w:rPr>
      </w:pPr>
      <w:r w:rsidRPr="00BC1FF9">
        <w:rPr>
          <w:i/>
          <w:iCs/>
          <w:lang w:eastAsia="en-US"/>
        </w:rPr>
        <w:t>Curt (Meta) asks Xiaowan (vivo) to clarify - what is one media unit?</w:t>
      </w:r>
    </w:p>
    <w:p w14:paraId="4A2972CD" w14:textId="77777777" w:rsidR="00704721" w:rsidRPr="00BC1FF9" w:rsidRDefault="00704721" w:rsidP="00704721">
      <w:pPr>
        <w:pStyle w:val="FP"/>
        <w:rPr>
          <w:i/>
          <w:iCs/>
          <w:lang w:eastAsia="en-US"/>
        </w:rPr>
      </w:pPr>
      <w:r w:rsidRPr="00BC1FF9">
        <w:rPr>
          <w:i/>
          <w:iCs/>
          <w:lang w:eastAsia="en-US"/>
        </w:rPr>
        <w:t>Hui (Huawei) replies to Boren.</w:t>
      </w:r>
    </w:p>
    <w:p w14:paraId="332610D8" w14:textId="77777777" w:rsidR="00704721" w:rsidRPr="00BC1FF9" w:rsidRDefault="00704721" w:rsidP="00704721">
      <w:pPr>
        <w:pStyle w:val="FP"/>
        <w:rPr>
          <w:i/>
          <w:iCs/>
          <w:lang w:eastAsia="en-US"/>
        </w:rPr>
      </w:pPr>
      <w:r w:rsidRPr="00BC1FF9">
        <w:rPr>
          <w:i/>
          <w:iCs/>
          <w:lang w:eastAsia="en-US"/>
        </w:rPr>
        <w:t>Xiaowan(vivo) replies to Curt (Meta)</w:t>
      </w:r>
    </w:p>
    <w:p w14:paraId="5660F74C" w14:textId="77777777" w:rsidR="00704721" w:rsidRPr="00BC1FF9" w:rsidRDefault="00704721" w:rsidP="00704721">
      <w:pPr>
        <w:pStyle w:val="FP"/>
        <w:rPr>
          <w:i/>
          <w:iCs/>
          <w:lang w:eastAsia="en-US"/>
        </w:rPr>
      </w:pPr>
      <w:r w:rsidRPr="00BC1FF9">
        <w:rPr>
          <w:i/>
          <w:iCs/>
          <w:lang w:eastAsia="en-US"/>
        </w:rPr>
        <w:t>Chunshan(CATT) comments to Hui (Huawei) .</w:t>
      </w:r>
    </w:p>
    <w:p w14:paraId="60FC0DBA" w14:textId="77777777" w:rsidR="00704721" w:rsidRPr="00BC1FF9" w:rsidRDefault="00704721" w:rsidP="00704721">
      <w:pPr>
        <w:pStyle w:val="FP"/>
        <w:rPr>
          <w:i/>
          <w:iCs/>
          <w:lang w:eastAsia="en-US"/>
        </w:rPr>
      </w:pPr>
      <w:r w:rsidRPr="00BC1FF9">
        <w:rPr>
          <w:i/>
          <w:iCs/>
          <w:lang w:eastAsia="en-US"/>
        </w:rPr>
        <w:lastRenderedPageBreak/>
        <w:t>Hui(Huawei) replies to Chunshan.</w:t>
      </w:r>
    </w:p>
    <w:p w14:paraId="40A780B9" w14:textId="77777777" w:rsidR="00704721" w:rsidRPr="00BC1FF9" w:rsidRDefault="00704721" w:rsidP="00704721">
      <w:pPr>
        <w:pStyle w:val="FP"/>
        <w:rPr>
          <w:i/>
          <w:iCs/>
          <w:lang w:eastAsia="en-US"/>
        </w:rPr>
      </w:pPr>
      <w:r w:rsidRPr="00BC1FF9">
        <w:rPr>
          <w:i/>
          <w:iCs/>
          <w:lang w:eastAsia="en-US"/>
        </w:rPr>
        <w:t>Curt (Meta) provides r27</w:t>
      </w:r>
    </w:p>
    <w:p w14:paraId="7501FF1D" w14:textId="77777777" w:rsidR="00704721" w:rsidRPr="00BC1FF9" w:rsidRDefault="00704721" w:rsidP="00704721">
      <w:pPr>
        <w:pStyle w:val="FP"/>
        <w:rPr>
          <w:i/>
          <w:iCs/>
          <w:lang w:eastAsia="en-US"/>
        </w:rPr>
      </w:pPr>
      <w:r w:rsidRPr="00BC1FF9">
        <w:rPr>
          <w:i/>
          <w:iCs/>
          <w:lang w:eastAsia="en-US"/>
        </w:rPr>
        <w:t>Lei(Tencent) provides comments to Curt (Meta) and think an editorial correct to r27 is needed.</w:t>
      </w:r>
    </w:p>
    <w:p w14:paraId="68A4E76E" w14:textId="77777777" w:rsidR="00704721" w:rsidRPr="00BC1FF9" w:rsidRDefault="00704721" w:rsidP="00704721">
      <w:pPr>
        <w:pStyle w:val="FP"/>
        <w:rPr>
          <w:i/>
          <w:iCs/>
          <w:lang w:eastAsia="en-US"/>
        </w:rPr>
      </w:pPr>
      <w:r w:rsidRPr="00BC1FF9">
        <w:rPr>
          <w:i/>
          <w:iCs/>
          <w:lang w:eastAsia="en-US"/>
        </w:rPr>
        <w:t>Saso (Intel) comments to Hui (Huawei) .</w:t>
      </w:r>
    </w:p>
    <w:p w14:paraId="194F5662" w14:textId="77777777" w:rsidR="00704721" w:rsidRPr="00BC1FF9" w:rsidRDefault="00704721" w:rsidP="00704721">
      <w:pPr>
        <w:pStyle w:val="FP"/>
        <w:rPr>
          <w:i/>
          <w:iCs/>
          <w:lang w:eastAsia="en-US"/>
        </w:rPr>
      </w:pPr>
      <w:r w:rsidRPr="00BC1FF9">
        <w:rPr>
          <w:i/>
          <w:iCs/>
          <w:lang w:eastAsia="en-US"/>
        </w:rPr>
        <w:t>Lei(Tencent) provide r28 to correct the issue of r27</w:t>
      </w:r>
    </w:p>
    <w:p w14:paraId="13B1A4E7" w14:textId="77777777" w:rsidR="00704721" w:rsidRPr="00BC1FF9" w:rsidRDefault="00704721" w:rsidP="00704721">
      <w:pPr>
        <w:pStyle w:val="FP"/>
        <w:rPr>
          <w:i/>
          <w:iCs/>
          <w:lang w:eastAsia="en-US"/>
        </w:rPr>
      </w:pPr>
      <w:r w:rsidRPr="00BC1FF9">
        <w:rPr>
          <w:i/>
          <w:iCs/>
          <w:lang w:eastAsia="en-US"/>
        </w:rPr>
        <w:t>Hui (Huawei) replies to Saso .</w:t>
      </w:r>
    </w:p>
    <w:p w14:paraId="210FE758" w14:textId="77777777" w:rsidR="00704721" w:rsidRPr="00BC1FF9" w:rsidRDefault="00704721" w:rsidP="00704721">
      <w:pPr>
        <w:pStyle w:val="FP"/>
        <w:rPr>
          <w:i/>
          <w:iCs/>
          <w:lang w:eastAsia="en-US"/>
        </w:rPr>
      </w:pPr>
      <w:r w:rsidRPr="00BC1FF9">
        <w:rPr>
          <w:i/>
          <w:iCs/>
          <w:lang w:eastAsia="en-US"/>
        </w:rPr>
        <w:t>Dario (Qualcomm) provides r30 based on r28 and asks to ignore r29.</w:t>
      </w:r>
    </w:p>
    <w:p w14:paraId="7A2AE1FF" w14:textId="77777777" w:rsidR="00704721" w:rsidRPr="00BC1FF9" w:rsidRDefault="00704721" w:rsidP="00704721">
      <w:pPr>
        <w:pStyle w:val="FP"/>
        <w:rPr>
          <w:i/>
          <w:iCs/>
          <w:lang w:eastAsia="en-US"/>
        </w:rPr>
      </w:pPr>
      <w:r w:rsidRPr="00BC1FF9">
        <w:rPr>
          <w:i/>
          <w:iCs/>
          <w:lang w:eastAsia="en-US"/>
        </w:rPr>
        <w:t>Xiaowan Ke(vivo) provides comments and provides r31</w:t>
      </w:r>
    </w:p>
    <w:p w14:paraId="5A2CFB55" w14:textId="77777777" w:rsidR="00704721" w:rsidRPr="00BC1FF9" w:rsidRDefault="00704721" w:rsidP="00704721">
      <w:pPr>
        <w:pStyle w:val="FP"/>
        <w:rPr>
          <w:i/>
          <w:iCs/>
          <w:lang w:eastAsia="en-US"/>
        </w:rPr>
      </w:pPr>
      <w:r w:rsidRPr="00BC1FF9">
        <w:rPr>
          <w:i/>
          <w:iCs/>
          <w:lang w:eastAsia="en-US"/>
        </w:rPr>
        <w:t>Xiaowan Ke(vivo) provides r31 and object r30</w:t>
      </w:r>
    </w:p>
    <w:p w14:paraId="0AB2C3EC" w14:textId="77777777" w:rsidR="00704721" w:rsidRPr="00BC1FF9" w:rsidRDefault="00704721" w:rsidP="00704721">
      <w:pPr>
        <w:pStyle w:val="FP"/>
        <w:rPr>
          <w:i/>
          <w:iCs/>
          <w:lang w:eastAsia="en-US"/>
        </w:rPr>
      </w:pPr>
      <w:r w:rsidRPr="00BC1FF9">
        <w:rPr>
          <w:i/>
          <w:iCs/>
          <w:lang w:eastAsia="en-US"/>
        </w:rPr>
        <w:t>==== Revisions Deadline ====</w:t>
      </w:r>
    </w:p>
    <w:p w14:paraId="0712F8A0" w14:textId="77777777" w:rsidR="00704721" w:rsidRPr="00BC1FF9" w:rsidRDefault="00704721" w:rsidP="00704721">
      <w:pPr>
        <w:pStyle w:val="FP"/>
        <w:rPr>
          <w:i/>
          <w:iCs/>
          <w:lang w:eastAsia="en-US"/>
        </w:rPr>
      </w:pPr>
      <w:r w:rsidRPr="00BC1FF9">
        <w:rPr>
          <w:i/>
          <w:iCs/>
          <w:lang w:eastAsia="en-US"/>
        </w:rPr>
        <w:t>Curt (Meta) r27 needs to be opened with mac and not PC to see the right formatting. We can't accept any version that requires the AF to provide Traffic Jitter information.</w:t>
      </w:r>
    </w:p>
    <w:p w14:paraId="7DD8B4F7" w14:textId="77777777" w:rsidR="00704721" w:rsidRPr="00BC1FF9" w:rsidRDefault="00704721" w:rsidP="00704721">
      <w:pPr>
        <w:pStyle w:val="FP"/>
        <w:rPr>
          <w:i/>
          <w:iCs/>
          <w:lang w:eastAsia="en-US"/>
        </w:rPr>
      </w:pPr>
      <w:r w:rsidRPr="00BC1FF9">
        <w:rPr>
          <w:i/>
          <w:iCs/>
          <w:lang w:eastAsia="en-US"/>
        </w:rPr>
        <w:t>Dario (Qualcomm) provides, after offline discussions, r32 that is r27 plus the deletion of the UPF implementation based example and no NOTE 4. Proposes to select this revision.</w:t>
      </w:r>
    </w:p>
    <w:p w14:paraId="7DA35353" w14:textId="77777777" w:rsidR="00704721" w:rsidRPr="00BC1FF9" w:rsidRDefault="00704721" w:rsidP="00704721">
      <w:pPr>
        <w:pStyle w:val="FP"/>
        <w:rPr>
          <w:i/>
          <w:iCs/>
          <w:lang w:eastAsia="en-US"/>
        </w:rPr>
      </w:pPr>
      <w:r w:rsidRPr="00BC1FF9">
        <w:rPr>
          <w:i/>
          <w:iCs/>
          <w:lang w:eastAsia="en-US"/>
        </w:rPr>
        <w:t>Paul (Ericsson) objects to all revisions provided before deadline except r0, r06, r21, r22, r30.</w:t>
      </w:r>
    </w:p>
    <w:p w14:paraId="7DC0910F" w14:textId="77777777" w:rsidR="00704721" w:rsidRPr="00BC1FF9" w:rsidRDefault="00704721" w:rsidP="00704721">
      <w:pPr>
        <w:pStyle w:val="FP"/>
        <w:rPr>
          <w:i/>
          <w:iCs/>
          <w:lang w:eastAsia="en-US"/>
        </w:rPr>
      </w:pPr>
      <w:r w:rsidRPr="00BC1FF9">
        <w:rPr>
          <w:i/>
          <w:iCs/>
          <w:lang w:eastAsia="en-US"/>
        </w:rPr>
        <w:t>Curt (Meta) supports this version (r32) from Dario (QCOM).</w:t>
      </w:r>
    </w:p>
    <w:p w14:paraId="5F89DAAB" w14:textId="77777777" w:rsidR="00704721" w:rsidRPr="00BC1FF9" w:rsidRDefault="00704721" w:rsidP="00704721">
      <w:pPr>
        <w:pStyle w:val="FP"/>
        <w:rPr>
          <w:i/>
          <w:iCs/>
          <w:lang w:eastAsia="en-US"/>
        </w:rPr>
      </w:pPr>
      <w:r w:rsidRPr="00BC1FF9">
        <w:rPr>
          <w:i/>
          <w:iCs/>
          <w:lang w:eastAsia="en-US"/>
        </w:rPr>
        <w:t>Dario (Qualcomm) if no agreement, asks to take this in CC#3.</w:t>
      </w:r>
    </w:p>
    <w:p w14:paraId="4696B374" w14:textId="77777777" w:rsidR="00704721" w:rsidRPr="00BC1FF9" w:rsidRDefault="00704721" w:rsidP="00704721">
      <w:pPr>
        <w:pStyle w:val="FP"/>
        <w:rPr>
          <w:i/>
          <w:iCs/>
          <w:lang w:eastAsia="en-US"/>
        </w:rPr>
      </w:pPr>
      <w:r w:rsidRPr="00BC1FF9">
        <w:rPr>
          <w:i/>
          <w:iCs/>
          <w:lang w:eastAsia="en-US"/>
        </w:rPr>
        <w:t>Hui (Huawei) supports r32</w:t>
      </w:r>
    </w:p>
    <w:p w14:paraId="1E6F411C" w14:textId="77777777" w:rsidR="00704721" w:rsidRPr="00BC1FF9" w:rsidRDefault="00704721" w:rsidP="00704721">
      <w:pPr>
        <w:pStyle w:val="FP"/>
        <w:rPr>
          <w:i/>
          <w:iCs/>
          <w:lang w:eastAsia="en-US"/>
        </w:rPr>
      </w:pPr>
      <w:r w:rsidRPr="00BC1FF9">
        <w:rPr>
          <w:i/>
          <w:iCs/>
          <w:lang w:eastAsia="en-US"/>
        </w:rPr>
        <w:t>==== Final Deadline ====</w:t>
      </w:r>
    </w:p>
    <w:p w14:paraId="2D218C17" w14:textId="77777777" w:rsidR="00704721" w:rsidRPr="00BC1FF9" w:rsidRDefault="00704721" w:rsidP="00704721">
      <w:pPr>
        <w:pStyle w:val="FP"/>
        <w:rPr>
          <w:i/>
          <w:iCs/>
          <w:lang w:eastAsia="en-US"/>
        </w:rPr>
      </w:pPr>
      <w:r w:rsidRPr="00BC1FF9">
        <w:rPr>
          <w:rFonts w:hint="eastAsia"/>
          <w:i/>
          <w:iCs/>
          <w:lang w:eastAsia="en-US"/>
        </w:rPr>
        <w:t>Xiaowan Ke(vivo) provides r33 based on r32, since original assistance information for EOB from AF in r32 is misleading</w:t>
      </w:r>
      <w:r w:rsidRPr="00BC1FF9">
        <w:rPr>
          <w:rFonts w:hint="eastAsia"/>
          <w:i/>
          <w:iCs/>
          <w:lang w:eastAsia="en-US"/>
        </w:rPr>
        <w:t>，</w:t>
      </w:r>
      <w:r w:rsidRPr="00BC1FF9">
        <w:rPr>
          <w:rFonts w:hint="eastAsia"/>
          <w:i/>
          <w:iCs/>
          <w:lang w:eastAsia="en-US"/>
        </w:rPr>
        <w:t>update it and clear changes on changes</w:t>
      </w:r>
    </w:p>
    <w:p w14:paraId="7B081BAE" w14:textId="77777777" w:rsidR="00704721" w:rsidRPr="00BC1FF9" w:rsidRDefault="00704721" w:rsidP="00704721">
      <w:pPr>
        <w:pStyle w:val="FP"/>
        <w:rPr>
          <w:i/>
          <w:iCs/>
          <w:lang w:eastAsia="en-US"/>
        </w:rPr>
      </w:pPr>
      <w:r w:rsidRPr="00BC1FF9">
        <w:rPr>
          <w:i/>
          <w:iCs/>
          <w:lang w:eastAsia="en-US"/>
        </w:rPr>
        <w:t>request to agree r33 in CC#4, i.e. with changes on top of R27:</w:t>
      </w:r>
    </w:p>
    <w:p w14:paraId="011ACD70" w14:textId="77777777" w:rsidR="00704721" w:rsidRPr="00BC1FF9" w:rsidRDefault="00704721" w:rsidP="00704721">
      <w:pPr>
        <w:pStyle w:val="FP"/>
        <w:rPr>
          <w:i/>
          <w:iCs/>
          <w:lang w:eastAsia="en-US"/>
        </w:rPr>
      </w:pPr>
      <w:r w:rsidRPr="00BC1FF9">
        <w:rPr>
          <w:i/>
          <w:iCs/>
          <w:lang w:eastAsia="en-US"/>
        </w:rPr>
        <w:t>1) remove the 'word' of 'Note4' (i.e. not the whole sentence)</w:t>
      </w:r>
    </w:p>
    <w:p w14:paraId="7C47F276" w14:textId="77777777" w:rsidR="00704721" w:rsidRPr="00BC1FF9" w:rsidRDefault="00704721" w:rsidP="00704721">
      <w:pPr>
        <w:pStyle w:val="FP"/>
        <w:rPr>
          <w:i/>
          <w:iCs/>
          <w:lang w:eastAsia="en-US"/>
        </w:rPr>
      </w:pPr>
      <w:r w:rsidRPr="00BC1FF9">
        <w:rPr>
          <w:i/>
          <w:iCs/>
          <w:lang w:eastAsia="en-US"/>
        </w:rPr>
        <w:t>2) remove: implementation method</w:t>
      </w:r>
    </w:p>
    <w:p w14:paraId="6F2DA296" w14:textId="77777777" w:rsidR="00704721" w:rsidRPr="00BC1FF9" w:rsidRDefault="00704721" w:rsidP="00704721">
      <w:pPr>
        <w:pStyle w:val="FP"/>
        <w:rPr>
          <w:i/>
          <w:iCs/>
          <w:lang w:eastAsia="en-US"/>
        </w:rPr>
      </w:pPr>
      <w:r w:rsidRPr="00BC1FF9">
        <w:rPr>
          <w:i/>
          <w:iCs/>
          <w:lang w:eastAsia="en-US"/>
        </w:rPr>
        <w:t>3) add assistance information for EOB from AF</w:t>
      </w:r>
    </w:p>
    <w:p w14:paraId="44C33453" w14:textId="77777777" w:rsidR="00704721" w:rsidRPr="00BC1FF9" w:rsidRDefault="00704721" w:rsidP="00704721">
      <w:pPr>
        <w:pStyle w:val="FP"/>
        <w:rPr>
          <w:i/>
          <w:iCs/>
          <w:lang w:eastAsia="en-US"/>
        </w:rPr>
      </w:pPr>
      <w:r w:rsidRPr="00BC1FF9">
        <w:rPr>
          <w:i/>
          <w:iCs/>
          <w:lang w:eastAsia="en-US"/>
        </w:rPr>
        <w:t>Lei(Tencent) can accept r32, also fine with r33.</w:t>
      </w:r>
    </w:p>
    <w:p w14:paraId="0FBB3A48" w14:textId="77777777" w:rsidR="00704721" w:rsidRPr="00BC1FF9" w:rsidRDefault="00704721" w:rsidP="00704721">
      <w:pPr>
        <w:pStyle w:val="FP"/>
        <w:rPr>
          <w:i/>
          <w:iCs/>
          <w:lang w:eastAsia="en-US"/>
        </w:rPr>
      </w:pPr>
      <w:r w:rsidRPr="00BC1FF9">
        <w:rPr>
          <w:i/>
          <w:iCs/>
          <w:lang w:eastAsia="en-US"/>
        </w:rPr>
        <w:t>Devaki (Nokia) comments</w:t>
      </w:r>
    </w:p>
    <w:p w14:paraId="1CB7A5BD" w14:textId="77777777" w:rsidR="00704721" w:rsidRDefault="00704721" w:rsidP="00704721">
      <w:pPr>
        <w:pStyle w:val="FP"/>
        <w:rPr>
          <w:i/>
          <w:iCs/>
          <w:lang w:eastAsia="en-US"/>
        </w:rPr>
      </w:pPr>
      <w:r w:rsidRPr="00BC1FF9">
        <w:rPr>
          <w:i/>
          <w:iCs/>
          <w:lang w:eastAsia="en-US"/>
        </w:rPr>
        <w:t>Xiaowan (vivo) replies to Devaki (Nokia)</w:t>
      </w:r>
    </w:p>
    <w:p w14:paraId="4C5E055F" w14:textId="77777777" w:rsidR="00704721" w:rsidRPr="004C2DDB" w:rsidRDefault="00704721" w:rsidP="00704721">
      <w:pPr>
        <w:pStyle w:val="FP"/>
        <w:rPr>
          <w:i/>
          <w:iCs/>
          <w:lang w:eastAsia="en-US"/>
        </w:rPr>
      </w:pPr>
    </w:p>
    <w:p w14:paraId="4E00F2D0" w14:textId="77777777" w:rsidR="00704721" w:rsidRPr="004C2DDB" w:rsidRDefault="00704721" w:rsidP="00704721">
      <w:pPr>
        <w:keepNext/>
        <w:rPr>
          <w:b/>
          <w:bCs/>
          <w:lang w:eastAsia="en-US"/>
        </w:rPr>
      </w:pPr>
      <w:r w:rsidRPr="004C2DDB">
        <w:rPr>
          <w:b/>
          <w:bCs/>
          <w:lang w:eastAsia="en-US"/>
        </w:rPr>
        <w:t>Discussion and conclusion:</w:t>
      </w:r>
    </w:p>
    <w:p w14:paraId="15700595" w14:textId="08A9685D" w:rsidR="00704721" w:rsidRDefault="00704721" w:rsidP="00704721">
      <w:pPr>
        <w:rPr>
          <w:lang w:eastAsia="en-US"/>
        </w:rPr>
      </w:pPr>
      <w:r>
        <w:rPr>
          <w:lang w:eastAsia="en-US"/>
        </w:rPr>
        <w:t xml:space="preserve">Qualcomm proposed r27 with changes. CICT commented that the AS cannot replace the AF as it does not have the relevant interface. Intel commented that there are two notes indicating the study will complete in the normative phase. It was decided to </w:t>
      </w:r>
      <w:r w:rsidR="009B4BDC">
        <w:rPr>
          <w:lang w:eastAsia="en-US"/>
        </w:rPr>
        <w:t>convert</w:t>
      </w:r>
      <w:r>
        <w:rPr>
          <w:lang w:eastAsia="en-US"/>
        </w:rPr>
        <w:t xml:space="preserve"> these to Editor's notes </w:t>
      </w:r>
      <w:r w:rsidR="009B4BDC">
        <w:rPr>
          <w:lang w:eastAsia="en-US"/>
        </w:rPr>
        <w:t xml:space="preserve">indicating </w:t>
      </w:r>
      <w:r>
        <w:rPr>
          <w:lang w:eastAsia="en-US"/>
        </w:rPr>
        <w:t xml:space="preserve">for </w:t>
      </w:r>
      <w:r w:rsidR="009B4BDC">
        <w:rPr>
          <w:lang w:eastAsia="en-US"/>
        </w:rPr>
        <w:t>further study</w:t>
      </w:r>
      <w:r>
        <w:rPr>
          <w:lang w:eastAsia="en-US"/>
        </w:rPr>
        <w:t xml:space="preserve">. </w:t>
      </w:r>
      <w:r w:rsidRPr="004C2DDB">
        <w:rPr>
          <w:color w:val="0000FF"/>
          <w:lang w:eastAsia="en-US"/>
        </w:rPr>
        <w:t>S2-220</w:t>
      </w:r>
      <w:r>
        <w:rPr>
          <w:color w:val="0000FF"/>
          <w:lang w:eastAsia="en-US"/>
        </w:rPr>
        <w:t>9159r27 + changes</w:t>
      </w:r>
      <w:r>
        <w:t xml:space="preserve"> was agreed and was revised to </w:t>
      </w:r>
      <w:r w:rsidRPr="004C2DDB">
        <w:rPr>
          <w:color w:val="0000FF"/>
          <w:lang w:eastAsia="en-US"/>
        </w:rPr>
        <w:t>S2-22</w:t>
      </w:r>
      <w:r>
        <w:rPr>
          <w:color w:val="0000FF"/>
          <w:lang w:eastAsia="en-US"/>
        </w:rPr>
        <w:t>09939</w:t>
      </w:r>
      <w:r>
        <w:t xml:space="preserve">, which was </w:t>
      </w:r>
      <w:r w:rsidRPr="00C3284B">
        <w:rPr>
          <w:color w:val="FF0000"/>
          <w:lang w:eastAsia="en-US"/>
        </w:rPr>
        <w:t>approved</w:t>
      </w:r>
      <w:r>
        <w:t>.</w:t>
      </w:r>
    </w:p>
    <w:p w14:paraId="3DD4B535" w14:textId="24388BA5" w:rsidR="00704721" w:rsidRDefault="00704721" w:rsidP="000248F6"/>
    <w:p w14:paraId="01E89108" w14:textId="77777777" w:rsidR="009B4BDC" w:rsidRDefault="009B4BDC" w:rsidP="009B4BDC">
      <w:pPr>
        <w:keepNext/>
        <w:pBdr>
          <w:top w:val="single" w:sz="4" w:space="1" w:color="auto"/>
        </w:pBdr>
        <w:rPr>
          <w:lang w:eastAsia="en-US"/>
        </w:rPr>
      </w:pPr>
      <w:r w:rsidRPr="004C2DDB">
        <w:rPr>
          <w:color w:val="0000FF"/>
          <w:lang w:eastAsia="en-US"/>
        </w:rPr>
        <w:t>S2-2208539</w:t>
      </w:r>
      <w:r>
        <w:rPr>
          <w:lang w:eastAsia="en-US"/>
        </w:rPr>
        <w:t xml:space="preserve"> (P-CR) KI#9, Evaluation and Conclusion. (Source: OPPO)</w:t>
      </w:r>
    </w:p>
    <w:p w14:paraId="5210939B" w14:textId="77777777" w:rsidR="009B4BDC" w:rsidRPr="004C2DDB" w:rsidRDefault="009B4BDC" w:rsidP="009B4BDC">
      <w:pPr>
        <w:pStyle w:val="FP"/>
        <w:rPr>
          <w:b/>
          <w:bCs/>
          <w:i/>
          <w:iCs/>
          <w:lang w:eastAsia="en-US"/>
        </w:rPr>
      </w:pPr>
      <w:r w:rsidRPr="004C2DDB">
        <w:rPr>
          <w:b/>
          <w:bCs/>
          <w:i/>
          <w:iCs/>
          <w:lang w:eastAsia="en-US"/>
        </w:rPr>
        <w:t>e-mail comments:</w:t>
      </w:r>
    </w:p>
    <w:p w14:paraId="60FB87E3" w14:textId="77777777" w:rsidR="009B4BDC" w:rsidRPr="00BC1FF9" w:rsidRDefault="009B4BDC" w:rsidP="009B4BDC">
      <w:pPr>
        <w:pStyle w:val="FP"/>
        <w:rPr>
          <w:i/>
          <w:iCs/>
          <w:lang w:eastAsia="en-US"/>
        </w:rPr>
      </w:pPr>
      <w:r w:rsidRPr="00BC1FF9">
        <w:rPr>
          <w:i/>
          <w:iCs/>
          <w:lang w:eastAsia="en-US"/>
        </w:rPr>
        <w:t>Jinhua (Xiaomi) provides comments, and r01,</w:t>
      </w:r>
    </w:p>
    <w:p w14:paraId="2C98F37F" w14:textId="77777777" w:rsidR="009B4BDC" w:rsidRPr="00BC1FF9" w:rsidRDefault="009B4BDC" w:rsidP="009B4BDC">
      <w:pPr>
        <w:pStyle w:val="FP"/>
        <w:rPr>
          <w:i/>
          <w:iCs/>
          <w:lang w:eastAsia="en-US"/>
        </w:rPr>
      </w:pPr>
      <w:r w:rsidRPr="00BC1FF9">
        <w:rPr>
          <w:i/>
          <w:iCs/>
          <w:lang w:eastAsia="en-US"/>
        </w:rPr>
        <w:t>Guillaume (MediaTek Inc.) provides r02 (waiting for r01)</w:t>
      </w:r>
    </w:p>
    <w:p w14:paraId="02C2156C" w14:textId="77777777" w:rsidR="009B4BDC" w:rsidRPr="00BC1FF9" w:rsidRDefault="009B4BDC" w:rsidP="009B4BDC">
      <w:pPr>
        <w:pStyle w:val="FP"/>
        <w:rPr>
          <w:i/>
          <w:iCs/>
          <w:lang w:eastAsia="en-US"/>
        </w:rPr>
      </w:pPr>
      <w:r w:rsidRPr="00BC1FF9">
        <w:rPr>
          <w:i/>
          <w:iCs/>
          <w:lang w:eastAsia="en-US"/>
        </w:rPr>
        <w:t>Dan (China Mobile) comment</w:t>
      </w:r>
    </w:p>
    <w:p w14:paraId="6ABC923E" w14:textId="77777777" w:rsidR="009B4BDC" w:rsidRPr="00BC1FF9" w:rsidRDefault="009B4BDC" w:rsidP="009B4BDC">
      <w:pPr>
        <w:pStyle w:val="FP"/>
        <w:rPr>
          <w:i/>
          <w:iCs/>
          <w:lang w:eastAsia="en-US"/>
        </w:rPr>
      </w:pPr>
      <w:r w:rsidRPr="00BC1FF9">
        <w:rPr>
          <w:i/>
          <w:iCs/>
          <w:lang w:eastAsia="en-US"/>
        </w:rPr>
        <w:t>Guillaume (MediaTek Inc.) comments</w:t>
      </w:r>
    </w:p>
    <w:p w14:paraId="5F4355B3" w14:textId="77777777" w:rsidR="009B4BDC" w:rsidRPr="00BC1FF9" w:rsidRDefault="009B4BDC" w:rsidP="009B4BDC">
      <w:pPr>
        <w:pStyle w:val="FP"/>
        <w:rPr>
          <w:i/>
          <w:iCs/>
          <w:lang w:eastAsia="en-US"/>
        </w:rPr>
      </w:pPr>
      <w:r w:rsidRPr="00BC1FF9">
        <w:rPr>
          <w:i/>
          <w:iCs/>
          <w:lang w:eastAsia="en-US"/>
        </w:rPr>
        <w:t>Jinhua (Xiaomi) provide the comments,</w:t>
      </w:r>
    </w:p>
    <w:p w14:paraId="353BAA91" w14:textId="77777777" w:rsidR="009B4BDC" w:rsidRPr="00BC1FF9" w:rsidRDefault="009B4BDC" w:rsidP="009B4BDC">
      <w:pPr>
        <w:pStyle w:val="FP"/>
        <w:rPr>
          <w:i/>
          <w:iCs/>
          <w:lang w:eastAsia="en-US"/>
        </w:rPr>
      </w:pPr>
      <w:r w:rsidRPr="00BC1FF9">
        <w:rPr>
          <w:i/>
          <w:iCs/>
          <w:lang w:eastAsia="en-US"/>
        </w:rPr>
        <w:t>Dario (Qualcomm) comments and provides r03.</w:t>
      </w:r>
    </w:p>
    <w:p w14:paraId="4D0B3DCA" w14:textId="77777777" w:rsidR="009B4BDC" w:rsidRPr="00BC1FF9" w:rsidRDefault="009B4BDC" w:rsidP="009B4BDC">
      <w:pPr>
        <w:pStyle w:val="FP"/>
        <w:rPr>
          <w:i/>
          <w:iCs/>
          <w:lang w:eastAsia="en-US"/>
        </w:rPr>
      </w:pPr>
      <w:r w:rsidRPr="00BC1FF9">
        <w:rPr>
          <w:i/>
          <w:iCs/>
          <w:lang w:eastAsia="en-US"/>
        </w:rPr>
        <w:t>Dario (Qualcomm) provides r04 and asks to ignore r03.</w:t>
      </w:r>
    </w:p>
    <w:p w14:paraId="434E424D" w14:textId="77777777" w:rsidR="009B4BDC" w:rsidRPr="00BC1FF9" w:rsidRDefault="009B4BDC" w:rsidP="009B4BDC">
      <w:pPr>
        <w:pStyle w:val="FP"/>
        <w:rPr>
          <w:i/>
          <w:iCs/>
          <w:lang w:eastAsia="en-US"/>
        </w:rPr>
      </w:pPr>
      <w:r w:rsidRPr="00BC1FF9">
        <w:rPr>
          <w:i/>
          <w:iCs/>
          <w:lang w:eastAsia="en-US"/>
        </w:rPr>
        <w:t>Devaki (Nokia) supports r04 (this reflects our original version in 8552).</w:t>
      </w:r>
    </w:p>
    <w:p w14:paraId="2C526E99" w14:textId="77777777" w:rsidR="009B4BDC" w:rsidRPr="00BC1FF9" w:rsidRDefault="009B4BDC" w:rsidP="009B4BDC">
      <w:pPr>
        <w:pStyle w:val="FP"/>
        <w:rPr>
          <w:i/>
          <w:iCs/>
          <w:lang w:eastAsia="en-US"/>
        </w:rPr>
      </w:pPr>
      <w:r w:rsidRPr="00BC1FF9">
        <w:rPr>
          <w:i/>
          <w:iCs/>
          <w:lang w:eastAsia="en-US"/>
        </w:rPr>
        <w:t>Jinhua (Xiaomi) replies to Devaki,</w:t>
      </w:r>
    </w:p>
    <w:p w14:paraId="7169A943" w14:textId="77777777" w:rsidR="009B4BDC" w:rsidRPr="00BC1FF9" w:rsidRDefault="009B4BDC" w:rsidP="009B4BDC">
      <w:pPr>
        <w:pStyle w:val="FP"/>
        <w:rPr>
          <w:i/>
          <w:iCs/>
          <w:lang w:eastAsia="en-US"/>
        </w:rPr>
      </w:pPr>
      <w:r w:rsidRPr="00BC1FF9">
        <w:rPr>
          <w:i/>
          <w:iCs/>
          <w:lang w:eastAsia="en-US"/>
        </w:rPr>
        <w:t>Jinhua (Xiaomi) replies to Dario,</w:t>
      </w:r>
    </w:p>
    <w:p w14:paraId="7D8F6CB1" w14:textId="77777777" w:rsidR="009B4BDC" w:rsidRPr="00BC1FF9" w:rsidRDefault="009B4BDC" w:rsidP="009B4BDC">
      <w:pPr>
        <w:pStyle w:val="FP"/>
        <w:rPr>
          <w:i/>
          <w:iCs/>
          <w:lang w:eastAsia="en-US"/>
        </w:rPr>
      </w:pPr>
      <w:r w:rsidRPr="00BC1FF9">
        <w:rPr>
          <w:i/>
          <w:iCs/>
          <w:lang w:eastAsia="en-US"/>
        </w:rPr>
        <w:t>Boren (OPPO) comments.</w:t>
      </w:r>
    </w:p>
    <w:p w14:paraId="0249BE29" w14:textId="77777777" w:rsidR="009B4BDC" w:rsidRPr="00BC1FF9" w:rsidRDefault="009B4BDC" w:rsidP="009B4BDC">
      <w:pPr>
        <w:pStyle w:val="FP"/>
        <w:rPr>
          <w:i/>
          <w:iCs/>
          <w:lang w:eastAsia="en-US"/>
        </w:rPr>
      </w:pPr>
      <w:r w:rsidRPr="00BC1FF9">
        <w:rPr>
          <w:i/>
          <w:iCs/>
          <w:lang w:eastAsia="en-US"/>
        </w:rPr>
        <w:t>Hui (Huawei) asks whether SoH is needed.</w:t>
      </w:r>
    </w:p>
    <w:p w14:paraId="6210E81C" w14:textId="77777777" w:rsidR="009B4BDC" w:rsidRPr="00BC1FF9" w:rsidRDefault="009B4BDC" w:rsidP="009B4BDC">
      <w:pPr>
        <w:pStyle w:val="FP"/>
        <w:rPr>
          <w:i/>
          <w:iCs/>
          <w:lang w:eastAsia="en-US"/>
        </w:rPr>
      </w:pPr>
      <w:r w:rsidRPr="00BC1FF9">
        <w:rPr>
          <w:i/>
          <w:iCs/>
          <w:lang w:eastAsia="en-US"/>
        </w:rPr>
        <w:t>Paul (Ericsson) objects to r0, r01, r02.</w:t>
      </w:r>
    </w:p>
    <w:p w14:paraId="3DA56360" w14:textId="77777777" w:rsidR="009B4BDC" w:rsidRPr="00BC1FF9" w:rsidRDefault="009B4BDC" w:rsidP="009B4BDC">
      <w:pPr>
        <w:pStyle w:val="FP"/>
        <w:rPr>
          <w:i/>
          <w:iCs/>
          <w:lang w:eastAsia="en-US"/>
        </w:rPr>
      </w:pPr>
      <w:r w:rsidRPr="00BC1FF9">
        <w:rPr>
          <w:i/>
          <w:iCs/>
          <w:lang w:eastAsia="en-US"/>
        </w:rPr>
        <w:t>Boren (OPPO) replies to Hui (Huawei) and Guillaume (MediaTek Inc.) and provides r05.</w:t>
      </w:r>
    </w:p>
    <w:p w14:paraId="0CE22542" w14:textId="77777777" w:rsidR="009B4BDC" w:rsidRPr="00BC1FF9" w:rsidRDefault="009B4BDC" w:rsidP="009B4BDC">
      <w:pPr>
        <w:pStyle w:val="FP"/>
        <w:rPr>
          <w:i/>
          <w:iCs/>
          <w:lang w:eastAsia="en-US"/>
        </w:rPr>
      </w:pPr>
      <w:r w:rsidRPr="00BC1FF9">
        <w:rPr>
          <w:i/>
          <w:iCs/>
          <w:lang w:eastAsia="en-US"/>
        </w:rPr>
        <w:t>Jinhua (Xiaomi) provides comments, and r06, to capture the compromise achieved ever.</w:t>
      </w:r>
    </w:p>
    <w:p w14:paraId="5ABBFE1C" w14:textId="77777777" w:rsidR="009B4BDC" w:rsidRPr="00BC1FF9" w:rsidRDefault="009B4BDC" w:rsidP="009B4BDC">
      <w:pPr>
        <w:pStyle w:val="FP"/>
        <w:rPr>
          <w:i/>
          <w:iCs/>
          <w:lang w:eastAsia="en-US"/>
        </w:rPr>
      </w:pPr>
      <w:r w:rsidRPr="00BC1FF9">
        <w:rPr>
          <w:i/>
          <w:iCs/>
          <w:lang w:eastAsia="en-US"/>
        </w:rPr>
        <w:t>Guillaume (MediaTek Inc.) ok with r06 - not r05.</w:t>
      </w:r>
    </w:p>
    <w:p w14:paraId="79106DA8" w14:textId="77777777" w:rsidR="009B4BDC" w:rsidRPr="00BC1FF9" w:rsidRDefault="009B4BDC" w:rsidP="009B4BDC">
      <w:pPr>
        <w:pStyle w:val="FP"/>
        <w:rPr>
          <w:i/>
          <w:iCs/>
          <w:lang w:eastAsia="en-US"/>
        </w:rPr>
      </w:pPr>
      <w:r w:rsidRPr="00BC1FF9">
        <w:rPr>
          <w:i/>
          <w:iCs/>
          <w:lang w:eastAsia="en-US"/>
        </w:rPr>
        <w:t>Jinhua (Xiaomi) replies to Paul (Ericsson), and provides r07, to capture the suggestion.</w:t>
      </w:r>
    </w:p>
    <w:p w14:paraId="064BBF0B" w14:textId="77777777" w:rsidR="009B4BDC" w:rsidRPr="00BC1FF9" w:rsidRDefault="009B4BDC" w:rsidP="009B4BDC">
      <w:pPr>
        <w:pStyle w:val="FP"/>
        <w:rPr>
          <w:i/>
          <w:iCs/>
          <w:lang w:eastAsia="en-US"/>
        </w:rPr>
      </w:pPr>
      <w:r w:rsidRPr="00BC1FF9">
        <w:rPr>
          <w:i/>
          <w:iCs/>
          <w:lang w:eastAsia="en-US"/>
        </w:rPr>
        <w:t>Boren (OPPO) replies to Guillaume (MediaTek Inc.)</w:t>
      </w:r>
    </w:p>
    <w:p w14:paraId="22ECC9F6" w14:textId="77777777" w:rsidR="009B4BDC" w:rsidRPr="00BC1FF9" w:rsidRDefault="009B4BDC" w:rsidP="009B4BDC">
      <w:pPr>
        <w:pStyle w:val="FP"/>
        <w:rPr>
          <w:i/>
          <w:iCs/>
          <w:lang w:eastAsia="en-US"/>
        </w:rPr>
      </w:pPr>
      <w:r w:rsidRPr="00BC1FF9">
        <w:rPr>
          <w:i/>
          <w:iCs/>
          <w:lang w:eastAsia="en-US"/>
        </w:rPr>
        <w:t>Dario (Qualcomm) is NOT OK with r06/07 an provides r08</w:t>
      </w:r>
    </w:p>
    <w:p w14:paraId="710CA859" w14:textId="77777777" w:rsidR="009B4BDC" w:rsidRPr="00BC1FF9" w:rsidRDefault="009B4BDC" w:rsidP="009B4BDC">
      <w:pPr>
        <w:pStyle w:val="FP"/>
        <w:rPr>
          <w:i/>
          <w:iCs/>
          <w:lang w:eastAsia="en-US"/>
        </w:rPr>
      </w:pPr>
      <w:r w:rsidRPr="00BC1FF9">
        <w:rPr>
          <w:i/>
          <w:iCs/>
          <w:lang w:eastAsia="en-US"/>
        </w:rPr>
        <w:t>Paul (Ericsson) provides comments and object to r07.</w:t>
      </w:r>
    </w:p>
    <w:p w14:paraId="0DA35133" w14:textId="77777777" w:rsidR="009B4BDC" w:rsidRPr="00BC1FF9" w:rsidRDefault="009B4BDC" w:rsidP="009B4BDC">
      <w:pPr>
        <w:pStyle w:val="FP"/>
        <w:rPr>
          <w:i/>
          <w:iCs/>
          <w:lang w:eastAsia="en-US"/>
        </w:rPr>
      </w:pPr>
      <w:r w:rsidRPr="00BC1FF9">
        <w:rPr>
          <w:i/>
          <w:iCs/>
          <w:lang w:eastAsia="en-US"/>
        </w:rPr>
        <w:t>Guillaume (MediaTek Inc.) responds</w:t>
      </w:r>
    </w:p>
    <w:p w14:paraId="4D6ED689" w14:textId="77777777" w:rsidR="009B4BDC" w:rsidRPr="00BC1FF9" w:rsidRDefault="009B4BDC" w:rsidP="009B4BDC">
      <w:pPr>
        <w:pStyle w:val="FP"/>
        <w:rPr>
          <w:i/>
          <w:iCs/>
          <w:lang w:eastAsia="en-US"/>
        </w:rPr>
      </w:pPr>
      <w:r w:rsidRPr="00BC1FF9">
        <w:rPr>
          <w:i/>
          <w:iCs/>
          <w:lang w:eastAsia="en-US"/>
        </w:rPr>
        <w:t>Boren (OPPO) provides r09.</w:t>
      </w:r>
    </w:p>
    <w:p w14:paraId="30292AC6" w14:textId="77777777" w:rsidR="009B4BDC" w:rsidRPr="00BC1FF9" w:rsidRDefault="009B4BDC" w:rsidP="009B4BDC">
      <w:pPr>
        <w:pStyle w:val="FP"/>
        <w:rPr>
          <w:i/>
          <w:iCs/>
          <w:lang w:eastAsia="en-US"/>
        </w:rPr>
      </w:pPr>
      <w:r w:rsidRPr="00BC1FF9">
        <w:rPr>
          <w:i/>
          <w:iCs/>
          <w:lang w:eastAsia="en-US"/>
        </w:rPr>
        <w:t>==== Revisions Deadline ====</w:t>
      </w:r>
    </w:p>
    <w:p w14:paraId="365AC213" w14:textId="77777777" w:rsidR="009B4BDC" w:rsidRPr="00BC1FF9" w:rsidRDefault="009B4BDC" w:rsidP="009B4BDC">
      <w:pPr>
        <w:pStyle w:val="FP"/>
        <w:rPr>
          <w:i/>
          <w:iCs/>
          <w:lang w:eastAsia="en-US"/>
        </w:rPr>
      </w:pPr>
      <w:r w:rsidRPr="00BC1FF9">
        <w:rPr>
          <w:i/>
          <w:iCs/>
          <w:lang w:eastAsia="en-US"/>
        </w:rPr>
        <w:t>Curt (Meta) can only accept r04 or no conclusion in this meeting.</w:t>
      </w:r>
    </w:p>
    <w:p w14:paraId="52D42C11" w14:textId="77777777" w:rsidR="009B4BDC" w:rsidRPr="00BC1FF9" w:rsidRDefault="009B4BDC" w:rsidP="009B4BDC">
      <w:pPr>
        <w:pStyle w:val="FP"/>
        <w:rPr>
          <w:i/>
          <w:iCs/>
          <w:lang w:eastAsia="en-US"/>
        </w:rPr>
      </w:pPr>
      <w:r w:rsidRPr="00BC1FF9">
        <w:rPr>
          <w:i/>
          <w:iCs/>
          <w:lang w:eastAsia="en-US"/>
        </w:rPr>
        <w:t>Devaki (Nokia) shares the same view as Curt. We cannot accept any revision (or original version) except r04. We can accept only r04.</w:t>
      </w:r>
    </w:p>
    <w:p w14:paraId="30AB67DC" w14:textId="77777777" w:rsidR="009B4BDC" w:rsidRPr="00BC1FF9" w:rsidRDefault="009B4BDC" w:rsidP="009B4BDC">
      <w:pPr>
        <w:pStyle w:val="FP"/>
        <w:rPr>
          <w:i/>
          <w:iCs/>
          <w:lang w:eastAsia="en-US"/>
        </w:rPr>
      </w:pPr>
      <w:r w:rsidRPr="00BC1FF9">
        <w:rPr>
          <w:i/>
          <w:iCs/>
          <w:lang w:eastAsia="en-US"/>
        </w:rPr>
        <w:t>Dario (Qualcomm) can accepts r04 or r08. Others are not OK.</w:t>
      </w:r>
    </w:p>
    <w:p w14:paraId="3ABC3B0A" w14:textId="77777777" w:rsidR="009B4BDC" w:rsidRPr="00BC1FF9" w:rsidRDefault="009B4BDC" w:rsidP="009B4BDC">
      <w:pPr>
        <w:pStyle w:val="FP"/>
        <w:rPr>
          <w:i/>
          <w:iCs/>
          <w:lang w:eastAsia="en-US"/>
        </w:rPr>
      </w:pPr>
      <w:r w:rsidRPr="00BC1FF9">
        <w:rPr>
          <w:i/>
          <w:iCs/>
          <w:lang w:eastAsia="en-US"/>
        </w:rPr>
        <w:t>LaeYoung (LGE) can only accept r04 and objects to all other versions.</w:t>
      </w:r>
    </w:p>
    <w:p w14:paraId="6231B97C" w14:textId="77777777" w:rsidR="009B4BDC" w:rsidRPr="00BC1FF9" w:rsidRDefault="009B4BDC" w:rsidP="009B4BDC">
      <w:pPr>
        <w:pStyle w:val="FP"/>
        <w:rPr>
          <w:i/>
          <w:iCs/>
          <w:lang w:eastAsia="en-US"/>
        </w:rPr>
      </w:pPr>
      <w:r w:rsidRPr="00BC1FF9">
        <w:rPr>
          <w:i/>
          <w:iCs/>
          <w:lang w:eastAsia="en-US"/>
        </w:rPr>
        <w:lastRenderedPageBreak/>
        <w:t>Jinhua (Xiaomi) replies to Paul (Ericsson), and provides r10, update to state that no new procedures or impacts on RAN.</w:t>
      </w:r>
    </w:p>
    <w:p w14:paraId="28A5B57F" w14:textId="77777777" w:rsidR="009B4BDC" w:rsidRPr="00BC1FF9" w:rsidRDefault="009B4BDC" w:rsidP="009B4BDC">
      <w:pPr>
        <w:pStyle w:val="FP"/>
        <w:rPr>
          <w:i/>
          <w:iCs/>
          <w:lang w:eastAsia="en-US"/>
        </w:rPr>
      </w:pPr>
      <w:r w:rsidRPr="00BC1FF9">
        <w:rPr>
          <w:i/>
          <w:iCs/>
          <w:lang w:eastAsia="en-US"/>
        </w:rPr>
        <w:t>Jinhua (Xiaomi) replies to Curt (Meta),</w:t>
      </w:r>
    </w:p>
    <w:p w14:paraId="78308EBE" w14:textId="77777777" w:rsidR="009B4BDC" w:rsidRPr="00BC1FF9" w:rsidRDefault="009B4BDC" w:rsidP="009B4BDC">
      <w:pPr>
        <w:pStyle w:val="FP"/>
        <w:rPr>
          <w:i/>
          <w:iCs/>
          <w:lang w:eastAsia="en-US"/>
        </w:rPr>
      </w:pPr>
      <w:r w:rsidRPr="00BC1FF9">
        <w:rPr>
          <w:i/>
          <w:iCs/>
          <w:lang w:eastAsia="en-US"/>
        </w:rPr>
        <w:t>Jinhua (Xiaomi) replies to LaeYoung, pending or postpone the conclusion of KI#8 and KI#9, and find agreed content next meeting as your proposal, is fine for me. I'm neutral for combined the KIs discussion.</w:t>
      </w:r>
    </w:p>
    <w:p w14:paraId="79E10568" w14:textId="77777777" w:rsidR="009B4BDC" w:rsidRPr="00BC1FF9" w:rsidRDefault="009B4BDC" w:rsidP="009B4BDC">
      <w:pPr>
        <w:pStyle w:val="FP"/>
        <w:rPr>
          <w:i/>
          <w:iCs/>
          <w:lang w:eastAsia="en-US"/>
        </w:rPr>
      </w:pPr>
      <w:r w:rsidRPr="00BC1FF9">
        <w:rPr>
          <w:i/>
          <w:iCs/>
          <w:lang w:eastAsia="en-US"/>
        </w:rPr>
        <w:t>Jinhua (Xiaomi) replies to Devaki, postpone the conclusion of KI#8 and KI#9 is fine for me. I'm neutral for combined the KIs discussion.</w:t>
      </w:r>
    </w:p>
    <w:p w14:paraId="489966AF" w14:textId="77777777" w:rsidR="009B4BDC" w:rsidRPr="00BC1FF9" w:rsidRDefault="009B4BDC" w:rsidP="009B4BDC">
      <w:pPr>
        <w:pStyle w:val="FP"/>
        <w:rPr>
          <w:i/>
          <w:iCs/>
          <w:lang w:eastAsia="en-US"/>
        </w:rPr>
      </w:pPr>
      <w:r w:rsidRPr="00BC1FF9">
        <w:rPr>
          <w:i/>
          <w:iCs/>
          <w:lang w:eastAsia="en-US"/>
        </w:rPr>
        <w:t>Boren (OPPO) objects to r04.</w:t>
      </w:r>
    </w:p>
    <w:p w14:paraId="400523D0" w14:textId="77777777" w:rsidR="009B4BDC" w:rsidRPr="00BC1FF9" w:rsidRDefault="009B4BDC" w:rsidP="009B4BDC">
      <w:pPr>
        <w:pStyle w:val="FP"/>
        <w:rPr>
          <w:i/>
          <w:iCs/>
          <w:lang w:eastAsia="en-US"/>
        </w:rPr>
      </w:pPr>
      <w:r w:rsidRPr="00BC1FF9">
        <w:rPr>
          <w:i/>
          <w:iCs/>
          <w:lang w:eastAsia="en-US"/>
        </w:rPr>
        <w:t>Jinhua (Xiaomi) replies to Dario, suggest to go with r08+ one EN, 'Editor's note:</w:t>
      </w:r>
      <w:r w:rsidRPr="00BC1FF9">
        <w:rPr>
          <w:i/>
          <w:iCs/>
          <w:lang w:eastAsia="en-US"/>
        </w:rPr>
        <w:tab/>
        <w:t>Other conclusions are FFS.', to move forward</w:t>
      </w:r>
    </w:p>
    <w:p w14:paraId="203BAD0B" w14:textId="77777777" w:rsidR="009B4BDC" w:rsidRPr="00BC1FF9" w:rsidRDefault="009B4BDC" w:rsidP="009B4BDC">
      <w:pPr>
        <w:pStyle w:val="FP"/>
        <w:rPr>
          <w:i/>
          <w:iCs/>
          <w:lang w:eastAsia="en-US"/>
        </w:rPr>
      </w:pPr>
      <w:r w:rsidRPr="00BC1FF9">
        <w:rPr>
          <w:i/>
          <w:iCs/>
          <w:lang w:eastAsia="en-US"/>
        </w:rPr>
        <w:t>Dan(China Mobile) object to r04 since this contain 'Refer to clause 8.y about conclusions for KI#8 for assistance parameters to be sent to NG-RAN for power savings.</w:t>
      </w:r>
    </w:p>
    <w:p w14:paraId="2C6A479A" w14:textId="77777777" w:rsidR="009B4BDC" w:rsidRPr="00BC1FF9" w:rsidRDefault="009B4BDC" w:rsidP="009B4BDC">
      <w:pPr>
        <w:pStyle w:val="FP"/>
        <w:rPr>
          <w:i/>
          <w:iCs/>
          <w:lang w:eastAsia="en-US"/>
        </w:rPr>
      </w:pPr>
      <w:r w:rsidRPr="00BC1FF9">
        <w:rPr>
          <w:i/>
          <w:iCs/>
          <w:lang w:eastAsia="en-US"/>
        </w:rPr>
        <w:t>' and put some observation for this KI discussion</w:t>
      </w:r>
    </w:p>
    <w:p w14:paraId="0449B92A" w14:textId="77777777" w:rsidR="009B4BDC" w:rsidRPr="00BC1FF9" w:rsidRDefault="009B4BDC" w:rsidP="009B4BDC">
      <w:pPr>
        <w:pStyle w:val="FP"/>
        <w:rPr>
          <w:i/>
          <w:iCs/>
          <w:lang w:eastAsia="en-US"/>
        </w:rPr>
      </w:pPr>
      <w:r w:rsidRPr="00BC1FF9">
        <w:rPr>
          <w:i/>
          <w:iCs/>
          <w:lang w:eastAsia="en-US"/>
        </w:rPr>
        <w:t>Hui(Huawei) supports Dan.</w:t>
      </w:r>
    </w:p>
    <w:p w14:paraId="1B51280C" w14:textId="77777777" w:rsidR="009B4BDC" w:rsidRPr="00BC1FF9" w:rsidRDefault="009B4BDC" w:rsidP="009B4BDC">
      <w:pPr>
        <w:pStyle w:val="FP"/>
        <w:rPr>
          <w:i/>
          <w:iCs/>
          <w:lang w:eastAsia="en-US"/>
        </w:rPr>
      </w:pPr>
      <w:r w:rsidRPr="00BC1FF9">
        <w:rPr>
          <w:i/>
          <w:iCs/>
          <w:lang w:eastAsia="en-US"/>
        </w:rPr>
        <w:t>Boren (OPPO) agree with Hui(Huawei)'s suggestion to approve evaluation part first, and proposes to go with r0+removing conclusion part.</w:t>
      </w:r>
    </w:p>
    <w:p w14:paraId="137A1926" w14:textId="77777777" w:rsidR="009B4BDC" w:rsidRPr="00BC1FF9" w:rsidRDefault="009B4BDC" w:rsidP="009B4BDC">
      <w:pPr>
        <w:pStyle w:val="FP"/>
        <w:rPr>
          <w:i/>
          <w:iCs/>
          <w:lang w:eastAsia="en-US"/>
        </w:rPr>
      </w:pPr>
      <w:r w:rsidRPr="00BC1FF9">
        <w:rPr>
          <w:i/>
          <w:iCs/>
          <w:lang w:eastAsia="en-US"/>
        </w:rPr>
        <w:t>Jinhua (Xiaomi) request this paper for CC#3,</w:t>
      </w:r>
    </w:p>
    <w:p w14:paraId="4E23708A" w14:textId="77777777" w:rsidR="009B4BDC" w:rsidRPr="00BC1FF9" w:rsidRDefault="009B4BDC" w:rsidP="009B4BDC">
      <w:pPr>
        <w:pStyle w:val="FP"/>
        <w:rPr>
          <w:i/>
          <w:iCs/>
          <w:lang w:eastAsia="en-US"/>
        </w:rPr>
      </w:pPr>
      <w:r w:rsidRPr="00BC1FF9">
        <w:rPr>
          <w:i/>
          <w:iCs/>
          <w:lang w:eastAsia="en-US"/>
        </w:rPr>
        <w:t>Check if can go with r08+ one EN, 'Editor's note:</w:t>
      </w:r>
      <w:r w:rsidRPr="00BC1FF9">
        <w:rPr>
          <w:i/>
          <w:iCs/>
          <w:lang w:eastAsia="en-US"/>
        </w:rPr>
        <w:tab/>
        <w:t>Other conclusions are FFS.', to move forward</w:t>
      </w:r>
    </w:p>
    <w:p w14:paraId="40A13EA4" w14:textId="77777777" w:rsidR="009B4BDC" w:rsidRPr="00BC1FF9" w:rsidRDefault="009B4BDC" w:rsidP="009B4BDC">
      <w:pPr>
        <w:pStyle w:val="FP"/>
        <w:rPr>
          <w:i/>
          <w:iCs/>
          <w:lang w:eastAsia="en-US"/>
        </w:rPr>
      </w:pPr>
      <w:r w:rsidRPr="00BC1FF9">
        <w:rPr>
          <w:i/>
          <w:iCs/>
          <w:lang w:eastAsia="en-US"/>
        </w:rPr>
        <w:t>Jinhua (Xiaomi) request this paper for CC#3,</w:t>
      </w:r>
    </w:p>
    <w:p w14:paraId="04ECF19F" w14:textId="77777777" w:rsidR="009B4BDC" w:rsidRPr="00BC1FF9" w:rsidRDefault="009B4BDC" w:rsidP="009B4BDC">
      <w:pPr>
        <w:pStyle w:val="FP"/>
        <w:rPr>
          <w:i/>
          <w:iCs/>
          <w:lang w:eastAsia="en-US"/>
        </w:rPr>
      </w:pPr>
      <w:r w:rsidRPr="00BC1FF9">
        <w:rPr>
          <w:i/>
          <w:iCs/>
          <w:lang w:eastAsia="en-US"/>
        </w:rPr>
        <w:t>Check if can go with r08+ one EN, 'Editor's note:</w:t>
      </w:r>
      <w:r w:rsidRPr="00BC1FF9">
        <w:rPr>
          <w:i/>
          <w:iCs/>
          <w:lang w:eastAsia="en-US"/>
        </w:rPr>
        <w:tab/>
        <w:t>Other aspects are FFS.', to move forward</w:t>
      </w:r>
    </w:p>
    <w:p w14:paraId="10FE24A6" w14:textId="77777777" w:rsidR="009B4BDC" w:rsidRDefault="009B4BDC" w:rsidP="009B4BDC">
      <w:pPr>
        <w:pStyle w:val="FP"/>
        <w:rPr>
          <w:i/>
          <w:iCs/>
          <w:lang w:eastAsia="en-US"/>
        </w:rPr>
      </w:pPr>
      <w:r w:rsidRPr="00BC1FF9">
        <w:rPr>
          <w:i/>
          <w:iCs/>
          <w:lang w:eastAsia="en-US"/>
        </w:rPr>
        <w:t>==== Final Deadline ====</w:t>
      </w:r>
    </w:p>
    <w:p w14:paraId="00D0BD84" w14:textId="77777777" w:rsidR="009B4BDC" w:rsidRPr="004C2DDB" w:rsidRDefault="009B4BDC" w:rsidP="009B4BDC">
      <w:pPr>
        <w:pStyle w:val="FP"/>
        <w:rPr>
          <w:i/>
          <w:iCs/>
          <w:lang w:eastAsia="en-US"/>
        </w:rPr>
      </w:pPr>
    </w:p>
    <w:p w14:paraId="63030FD2" w14:textId="77777777" w:rsidR="009B4BDC" w:rsidRPr="004C2DDB" w:rsidRDefault="009B4BDC" w:rsidP="009B4BDC">
      <w:pPr>
        <w:keepNext/>
        <w:rPr>
          <w:b/>
          <w:bCs/>
          <w:lang w:eastAsia="en-US"/>
        </w:rPr>
      </w:pPr>
      <w:r w:rsidRPr="004C2DDB">
        <w:rPr>
          <w:b/>
          <w:bCs/>
          <w:lang w:eastAsia="en-US"/>
        </w:rPr>
        <w:t>Discussion and conclusion:</w:t>
      </w:r>
    </w:p>
    <w:p w14:paraId="0782E534" w14:textId="556BEBB0" w:rsidR="009B4BDC" w:rsidRDefault="009B4BDC" w:rsidP="009B4BDC">
      <w:pPr>
        <w:rPr>
          <w:lang w:eastAsia="en-US"/>
        </w:rPr>
      </w:pPr>
      <w:r>
        <w:rPr>
          <w:lang w:eastAsia="en-US"/>
        </w:rPr>
        <w:t xml:space="preserve">r08 with an editor's note was proposed. Ericsson asked for clarification on 'other aspects'. Xiaomi clarified that the r08 now removes all the conclusion text which had issues and this should be further studied. Nokia commented that this leaves the new work open and is not needed for companies to propose new conclusions. Ericsson asked why we cannot have r08 without the EN. </w:t>
      </w:r>
      <w:r w:rsidRPr="004C2DDB">
        <w:rPr>
          <w:color w:val="0000FF"/>
          <w:lang w:eastAsia="en-US"/>
        </w:rPr>
        <w:t>S2-220</w:t>
      </w:r>
      <w:r>
        <w:rPr>
          <w:color w:val="0000FF"/>
          <w:lang w:eastAsia="en-US"/>
        </w:rPr>
        <w:t>8539r08</w:t>
      </w:r>
      <w:r>
        <w:t xml:space="preserve"> was agreed and was revised to </w:t>
      </w:r>
      <w:r w:rsidRPr="004C2DDB">
        <w:rPr>
          <w:color w:val="0000FF"/>
          <w:lang w:eastAsia="en-US"/>
        </w:rPr>
        <w:t>S2-22</w:t>
      </w:r>
      <w:r>
        <w:rPr>
          <w:color w:val="0000FF"/>
          <w:lang w:eastAsia="en-US"/>
        </w:rPr>
        <w:t>09940</w:t>
      </w:r>
      <w:r>
        <w:t xml:space="preserve">, which was </w:t>
      </w:r>
      <w:r w:rsidRPr="00C3284B">
        <w:rPr>
          <w:color w:val="FF0000"/>
          <w:lang w:eastAsia="en-US"/>
        </w:rPr>
        <w:t>approved</w:t>
      </w:r>
      <w:r>
        <w:t>.</w:t>
      </w:r>
    </w:p>
    <w:p w14:paraId="2852072B" w14:textId="77777777" w:rsidR="00704721" w:rsidRPr="00704721" w:rsidRDefault="00704721" w:rsidP="000248F6"/>
    <w:p w14:paraId="6891C701" w14:textId="77777777" w:rsidR="009B4BDC" w:rsidRDefault="009B4BDC" w:rsidP="009B4BDC">
      <w:pPr>
        <w:keepNext/>
        <w:pBdr>
          <w:top w:val="single" w:sz="4" w:space="1" w:color="auto"/>
        </w:pBdr>
        <w:rPr>
          <w:lang w:eastAsia="en-US"/>
        </w:rPr>
      </w:pPr>
      <w:r w:rsidRPr="004C2DDB">
        <w:rPr>
          <w:color w:val="0000FF"/>
          <w:lang w:eastAsia="en-US"/>
        </w:rPr>
        <w:t>S2-2208570</w:t>
      </w:r>
      <w:r>
        <w:rPr>
          <w:lang w:eastAsia="en-US"/>
        </w:rPr>
        <w:t xml:space="preserve"> (P-CR) Conclusion for the General Architecture Principles . (Source: Qualcomm Incorporated, Nokia, Nokia Shanghai Bell, Ericsson)</w:t>
      </w:r>
    </w:p>
    <w:p w14:paraId="3B8C4E80" w14:textId="77777777" w:rsidR="009B4BDC" w:rsidRPr="004C2DDB" w:rsidRDefault="009B4BDC" w:rsidP="009B4BDC">
      <w:pPr>
        <w:pStyle w:val="FP"/>
        <w:rPr>
          <w:b/>
          <w:bCs/>
          <w:i/>
          <w:iCs/>
          <w:lang w:eastAsia="en-US"/>
        </w:rPr>
      </w:pPr>
      <w:r w:rsidRPr="004C2DDB">
        <w:rPr>
          <w:b/>
          <w:bCs/>
          <w:i/>
          <w:iCs/>
          <w:lang w:eastAsia="en-US"/>
        </w:rPr>
        <w:t>e-mail comments:</w:t>
      </w:r>
    </w:p>
    <w:p w14:paraId="10AC55E0" w14:textId="77777777" w:rsidR="009B4BDC" w:rsidRPr="00BC1FF9" w:rsidRDefault="009B4BDC" w:rsidP="009B4BDC">
      <w:pPr>
        <w:pStyle w:val="FP"/>
        <w:rPr>
          <w:i/>
          <w:iCs/>
          <w:lang w:eastAsia="en-US"/>
        </w:rPr>
      </w:pPr>
      <w:r w:rsidRPr="00BC1FF9">
        <w:rPr>
          <w:i/>
          <w:iCs/>
          <w:lang w:eastAsia="en-US"/>
        </w:rPr>
        <w:t>Tricci (OPPO) proposed r03 for OPPO's comment on the General Architecture Principles to limit the new NF for FL operation only.</w:t>
      </w:r>
    </w:p>
    <w:p w14:paraId="3E672FE4" w14:textId="77777777" w:rsidR="009B4BDC" w:rsidRPr="00BC1FF9" w:rsidRDefault="009B4BDC" w:rsidP="009B4BDC">
      <w:pPr>
        <w:pStyle w:val="FP"/>
        <w:rPr>
          <w:i/>
          <w:iCs/>
          <w:lang w:eastAsia="en-US"/>
        </w:rPr>
      </w:pPr>
      <w:r w:rsidRPr="00BC1FF9">
        <w:rPr>
          <w:i/>
          <w:iCs/>
          <w:lang w:eastAsia="en-US"/>
        </w:rPr>
        <w:t>Tricci (OPPO) moves BOTH r01 (Ericsson) and r02 (OPPO) into the draft/revision folder per SA2 chair's instructions</w:t>
      </w:r>
    </w:p>
    <w:p w14:paraId="17A51C8A" w14:textId="77777777" w:rsidR="009B4BDC" w:rsidRPr="00BC1FF9" w:rsidRDefault="009B4BDC" w:rsidP="009B4BDC">
      <w:pPr>
        <w:pStyle w:val="FP"/>
        <w:rPr>
          <w:i/>
          <w:iCs/>
          <w:lang w:eastAsia="en-US"/>
        </w:rPr>
      </w:pPr>
      <w:r w:rsidRPr="00BC1FF9">
        <w:rPr>
          <w:i/>
          <w:iCs/>
          <w:lang w:eastAsia="en-US"/>
        </w:rPr>
        <w:t>Tricci (OPPO) clarifies the rapporteur proposed merge revision is r02 for tdocs 8233 (from Ericsson), 8430 (from Samsung), 9188 (from OPPO, Oracle), 9183 (from InterDigital) to be merged into this 8570 (from QC et al)</w:t>
      </w:r>
    </w:p>
    <w:p w14:paraId="3444A463" w14:textId="77777777" w:rsidR="009B4BDC" w:rsidRPr="00BC1FF9" w:rsidRDefault="009B4BDC" w:rsidP="009B4BDC">
      <w:pPr>
        <w:pStyle w:val="FP"/>
        <w:rPr>
          <w:i/>
          <w:iCs/>
          <w:lang w:eastAsia="en-US"/>
        </w:rPr>
      </w:pPr>
      <w:r w:rsidRPr="00BC1FF9">
        <w:rPr>
          <w:i/>
          <w:iCs/>
          <w:lang w:eastAsia="en-US"/>
        </w:rPr>
        <w:t>Tricci (OPPO) submits the merged revision for tdocs 8233 (from Ericsson), 8430 (from Samsung), 9188 (from OPPO, Oracle), 9183 (from InterDigital) to be merged into this 8570 (from QC et al)</w:t>
      </w:r>
    </w:p>
    <w:p w14:paraId="48634407" w14:textId="77777777" w:rsidR="009B4BDC" w:rsidRPr="00BC1FF9" w:rsidRDefault="009B4BDC" w:rsidP="009B4BDC">
      <w:pPr>
        <w:pStyle w:val="FP"/>
        <w:rPr>
          <w:i/>
          <w:iCs/>
          <w:lang w:eastAsia="en-US"/>
        </w:rPr>
      </w:pPr>
      <w:r w:rsidRPr="00BC1FF9">
        <w:rPr>
          <w:i/>
          <w:iCs/>
          <w:lang w:eastAsia="en-US"/>
        </w:rPr>
        <w:t>Zhang (Ericsson) provides r01</w:t>
      </w:r>
    </w:p>
    <w:p w14:paraId="2335A71F" w14:textId="77777777" w:rsidR="009B4BDC" w:rsidRPr="00BC1FF9" w:rsidRDefault="009B4BDC" w:rsidP="009B4BDC">
      <w:pPr>
        <w:pStyle w:val="FP"/>
        <w:rPr>
          <w:i/>
          <w:iCs/>
          <w:lang w:eastAsia="en-US"/>
        </w:rPr>
      </w:pPr>
      <w:r w:rsidRPr="00BC1FF9">
        <w:rPr>
          <w:i/>
          <w:iCs/>
          <w:lang w:eastAsia="en-US"/>
        </w:rPr>
        <w:t>Yannick (Nokia): Nokia provides comments and r04.</w:t>
      </w:r>
    </w:p>
    <w:p w14:paraId="5C591D49" w14:textId="77777777" w:rsidR="009B4BDC" w:rsidRPr="00BC1FF9" w:rsidRDefault="009B4BDC" w:rsidP="009B4BDC">
      <w:pPr>
        <w:pStyle w:val="FP"/>
        <w:rPr>
          <w:i/>
          <w:iCs/>
          <w:lang w:eastAsia="en-US"/>
        </w:rPr>
      </w:pPr>
      <w:r w:rsidRPr="00BC1FF9">
        <w:rPr>
          <w:i/>
          <w:iCs/>
          <w:lang w:eastAsia="en-US"/>
        </w:rPr>
        <w:t>David (Samsung) comments on Nokia's proposal</w:t>
      </w:r>
    </w:p>
    <w:p w14:paraId="61C56F3B" w14:textId="77777777" w:rsidR="009B4BDC" w:rsidRPr="00BC1FF9" w:rsidRDefault="009B4BDC" w:rsidP="009B4BDC">
      <w:pPr>
        <w:pStyle w:val="FP"/>
        <w:rPr>
          <w:i/>
          <w:iCs/>
          <w:lang w:eastAsia="en-US"/>
        </w:rPr>
      </w:pPr>
      <w:r w:rsidRPr="00BC1FF9">
        <w:rPr>
          <w:i/>
          <w:iCs/>
          <w:lang w:eastAsia="en-US"/>
        </w:rPr>
        <w:t>Tricci (OPPO) thanks Yannick (Nokia) feedback and provide r06. OPPO cannot accept r04. Please ignore r05 uploaded by OPPO by mistake.</w:t>
      </w:r>
    </w:p>
    <w:p w14:paraId="6E4911FB" w14:textId="77777777" w:rsidR="009B4BDC" w:rsidRPr="00BC1FF9" w:rsidRDefault="009B4BDC" w:rsidP="009B4BDC">
      <w:pPr>
        <w:pStyle w:val="FP"/>
        <w:rPr>
          <w:i/>
          <w:iCs/>
          <w:lang w:eastAsia="en-US"/>
        </w:rPr>
      </w:pPr>
      <w:r w:rsidRPr="00BC1FF9">
        <w:rPr>
          <w:i/>
          <w:iCs/>
          <w:lang w:eastAsia="en-US"/>
        </w:rPr>
        <w:t>Juan Zhang (Qualcomm) provides comments</w:t>
      </w:r>
    </w:p>
    <w:p w14:paraId="0443CB70" w14:textId="77777777" w:rsidR="009B4BDC" w:rsidRPr="00BC1FF9" w:rsidRDefault="009B4BDC" w:rsidP="009B4BDC">
      <w:pPr>
        <w:pStyle w:val="FP"/>
        <w:rPr>
          <w:i/>
          <w:iCs/>
          <w:lang w:eastAsia="en-US"/>
        </w:rPr>
      </w:pPr>
      <w:r w:rsidRPr="00BC1FF9">
        <w:rPr>
          <w:i/>
          <w:iCs/>
          <w:lang w:eastAsia="en-US"/>
        </w:rPr>
        <w:t>Yannick (Nokia): Nokia replies to Samsung.</w:t>
      </w:r>
    </w:p>
    <w:p w14:paraId="37E047E7" w14:textId="77777777" w:rsidR="009B4BDC" w:rsidRPr="00BC1FF9" w:rsidRDefault="009B4BDC" w:rsidP="009B4BDC">
      <w:pPr>
        <w:pStyle w:val="FP"/>
        <w:rPr>
          <w:i/>
          <w:iCs/>
          <w:lang w:eastAsia="en-US"/>
        </w:rPr>
      </w:pPr>
      <w:r w:rsidRPr="00BC1FF9">
        <w:rPr>
          <w:i/>
          <w:iCs/>
          <w:lang w:eastAsia="en-US"/>
        </w:rPr>
        <w:t>David (Samsung) replies to Nokia</w:t>
      </w:r>
    </w:p>
    <w:p w14:paraId="323335F2" w14:textId="77777777" w:rsidR="009B4BDC" w:rsidRPr="00BC1FF9" w:rsidRDefault="009B4BDC" w:rsidP="009B4BDC">
      <w:pPr>
        <w:pStyle w:val="FP"/>
        <w:rPr>
          <w:i/>
          <w:iCs/>
          <w:lang w:eastAsia="en-US"/>
        </w:rPr>
      </w:pPr>
      <w:r w:rsidRPr="00BC1FF9">
        <w:rPr>
          <w:i/>
          <w:iCs/>
          <w:lang w:eastAsia="en-US"/>
        </w:rPr>
        <w:t>Malla (NTT DOCOMO) provided comments.</w:t>
      </w:r>
    </w:p>
    <w:p w14:paraId="71A95443" w14:textId="77777777" w:rsidR="009B4BDC" w:rsidRPr="00BC1FF9" w:rsidRDefault="009B4BDC" w:rsidP="009B4BDC">
      <w:pPr>
        <w:pStyle w:val="FP"/>
        <w:rPr>
          <w:i/>
          <w:iCs/>
          <w:lang w:eastAsia="en-US"/>
        </w:rPr>
      </w:pPr>
      <w:r w:rsidRPr="00BC1FF9">
        <w:rPr>
          <w:i/>
          <w:iCs/>
          <w:lang w:eastAsia="en-US"/>
        </w:rPr>
        <w:t>Tricci (OPPO) would like to respond to Juan (Qualcomm) inline below.</w:t>
      </w:r>
    </w:p>
    <w:p w14:paraId="081275E5" w14:textId="77777777" w:rsidR="009B4BDC" w:rsidRPr="00BC1FF9" w:rsidRDefault="009B4BDC" w:rsidP="009B4BDC">
      <w:pPr>
        <w:pStyle w:val="FP"/>
        <w:rPr>
          <w:i/>
          <w:iCs/>
          <w:lang w:eastAsia="en-US"/>
        </w:rPr>
      </w:pPr>
      <w:r w:rsidRPr="00BC1FF9">
        <w:rPr>
          <w:i/>
          <w:iCs/>
          <w:lang w:eastAsia="en-US"/>
        </w:rPr>
        <w:t>Tricci (OPPO) responds to Malla (NTT DOCOMO) for his question for the justification of new NF for this feature.</w:t>
      </w:r>
    </w:p>
    <w:p w14:paraId="474186DE" w14:textId="77777777" w:rsidR="009B4BDC" w:rsidRPr="00BC1FF9" w:rsidRDefault="009B4BDC" w:rsidP="009B4BDC">
      <w:pPr>
        <w:pStyle w:val="FP"/>
        <w:rPr>
          <w:i/>
          <w:iCs/>
          <w:lang w:eastAsia="en-US"/>
        </w:rPr>
      </w:pPr>
      <w:r w:rsidRPr="00BC1FF9">
        <w:rPr>
          <w:i/>
          <w:iCs/>
          <w:lang w:eastAsia="en-US"/>
        </w:rPr>
        <w:t>Tricci (OPPO) would like to respond to Nokia's questions what are the major significant architecture impacts towards NWDAF if extending NWDAF as the anchor NF to assist member selections for AI/ML operation.</w:t>
      </w:r>
    </w:p>
    <w:p w14:paraId="37DFC0B9" w14:textId="77777777" w:rsidR="009B4BDC" w:rsidRPr="00BC1FF9" w:rsidRDefault="009B4BDC" w:rsidP="009B4BDC">
      <w:pPr>
        <w:pStyle w:val="FP"/>
        <w:rPr>
          <w:i/>
          <w:iCs/>
          <w:lang w:eastAsia="en-US"/>
        </w:rPr>
      </w:pPr>
      <w:r w:rsidRPr="00BC1FF9">
        <w:rPr>
          <w:i/>
          <w:iCs/>
          <w:lang w:eastAsia="en-US"/>
        </w:rPr>
        <w:t>David (Samsung) wonders if Nokia is planning to address Samsung's arguments against NWDAF as NF to provide assistance for FL by means other than statistics/predictions on this thread, shared almost 24h ago.</w:t>
      </w:r>
    </w:p>
    <w:p w14:paraId="1DF15D63" w14:textId="77777777" w:rsidR="009B4BDC" w:rsidRPr="00BC1FF9" w:rsidRDefault="009B4BDC" w:rsidP="009B4BDC">
      <w:pPr>
        <w:pStyle w:val="FP"/>
        <w:rPr>
          <w:i/>
          <w:iCs/>
          <w:lang w:eastAsia="en-US"/>
        </w:rPr>
      </w:pPr>
      <w:r w:rsidRPr="00BC1FF9">
        <w:rPr>
          <w:i/>
          <w:iCs/>
          <w:lang w:eastAsia="en-US"/>
        </w:rPr>
        <w:t>Juan Zhang (Qualcomm) provides comments on other aspects than 'dedicated NF'.</w:t>
      </w:r>
    </w:p>
    <w:p w14:paraId="4F98732F" w14:textId="77777777" w:rsidR="009B4BDC" w:rsidRPr="00BC1FF9" w:rsidRDefault="009B4BDC" w:rsidP="009B4BDC">
      <w:pPr>
        <w:pStyle w:val="FP"/>
        <w:rPr>
          <w:i/>
          <w:iCs/>
          <w:lang w:eastAsia="en-US"/>
        </w:rPr>
      </w:pPr>
      <w:r w:rsidRPr="00BC1FF9">
        <w:rPr>
          <w:i/>
          <w:iCs/>
          <w:lang w:eastAsia="en-US"/>
        </w:rPr>
        <w:t>Zhang (Ericsson) provides comment</w:t>
      </w:r>
    </w:p>
    <w:p w14:paraId="2687B236" w14:textId="77777777" w:rsidR="009B4BDC" w:rsidRPr="00BC1FF9" w:rsidRDefault="009B4BDC" w:rsidP="009B4BDC">
      <w:pPr>
        <w:pStyle w:val="FP"/>
        <w:rPr>
          <w:i/>
          <w:iCs/>
          <w:lang w:eastAsia="en-US"/>
        </w:rPr>
      </w:pPr>
      <w:r w:rsidRPr="00BC1FF9">
        <w:rPr>
          <w:i/>
          <w:iCs/>
          <w:lang w:eastAsia="en-US"/>
        </w:rPr>
        <w:t>Malla (NTT DOCOMO) comments on aspects rather than 'Dedicated new NF'</w:t>
      </w:r>
    </w:p>
    <w:p w14:paraId="3ECC76D1" w14:textId="77777777" w:rsidR="009B4BDC" w:rsidRPr="00BC1FF9" w:rsidRDefault="009B4BDC" w:rsidP="009B4BDC">
      <w:pPr>
        <w:pStyle w:val="FP"/>
        <w:rPr>
          <w:i/>
          <w:iCs/>
          <w:lang w:eastAsia="en-US"/>
        </w:rPr>
      </w:pPr>
      <w:r w:rsidRPr="00BC1FF9">
        <w:rPr>
          <w:i/>
          <w:iCs/>
          <w:lang w:eastAsia="en-US"/>
        </w:rPr>
        <w:t>Tricci (OPPO) responds to Malla (NTT DOCOMO) comments</w:t>
      </w:r>
    </w:p>
    <w:p w14:paraId="44F7086B" w14:textId="77777777" w:rsidR="009B4BDC" w:rsidRPr="00BC1FF9" w:rsidRDefault="009B4BDC" w:rsidP="009B4BDC">
      <w:pPr>
        <w:pStyle w:val="FP"/>
        <w:rPr>
          <w:i/>
          <w:iCs/>
          <w:lang w:eastAsia="en-US"/>
        </w:rPr>
      </w:pPr>
      <w:r w:rsidRPr="00BC1FF9">
        <w:rPr>
          <w:i/>
          <w:iCs/>
          <w:lang w:eastAsia="en-US"/>
        </w:rPr>
        <w:t>David (Samsung) replies to Ericsson</w:t>
      </w:r>
    </w:p>
    <w:p w14:paraId="540AB834" w14:textId="77777777" w:rsidR="009B4BDC" w:rsidRPr="00BC1FF9" w:rsidRDefault="009B4BDC" w:rsidP="009B4BDC">
      <w:pPr>
        <w:pStyle w:val="FP"/>
        <w:rPr>
          <w:i/>
          <w:iCs/>
          <w:lang w:eastAsia="en-US"/>
        </w:rPr>
      </w:pPr>
      <w:r w:rsidRPr="00BC1FF9">
        <w:rPr>
          <w:i/>
          <w:iCs/>
          <w:lang w:eastAsia="en-US"/>
        </w:rPr>
        <w:t>Juan Zhang (Qualcomm) provides r07.</w:t>
      </w:r>
    </w:p>
    <w:p w14:paraId="3A4979BC" w14:textId="77777777" w:rsidR="009B4BDC" w:rsidRPr="00BC1FF9" w:rsidRDefault="009B4BDC" w:rsidP="009B4BDC">
      <w:pPr>
        <w:pStyle w:val="FP"/>
        <w:rPr>
          <w:i/>
          <w:iCs/>
          <w:lang w:eastAsia="en-US"/>
        </w:rPr>
      </w:pPr>
      <w:r w:rsidRPr="00BC1FF9">
        <w:rPr>
          <w:i/>
          <w:iCs/>
          <w:lang w:eastAsia="en-US"/>
        </w:rPr>
        <w:t>Yannick (Nokia): Nokia comments on r07.</w:t>
      </w:r>
    </w:p>
    <w:p w14:paraId="2FCFE8C8" w14:textId="77777777" w:rsidR="009B4BDC" w:rsidRPr="00BC1FF9" w:rsidRDefault="009B4BDC" w:rsidP="009B4BDC">
      <w:pPr>
        <w:pStyle w:val="FP"/>
        <w:rPr>
          <w:i/>
          <w:iCs/>
          <w:lang w:eastAsia="en-US"/>
        </w:rPr>
      </w:pPr>
      <w:r w:rsidRPr="00BC1FF9">
        <w:rPr>
          <w:i/>
          <w:iCs/>
          <w:lang w:eastAsia="en-US"/>
        </w:rPr>
        <w:t>David (Samsung) provides comments on r07.</w:t>
      </w:r>
    </w:p>
    <w:p w14:paraId="5621FF12" w14:textId="77777777" w:rsidR="009B4BDC" w:rsidRPr="00BC1FF9" w:rsidRDefault="009B4BDC" w:rsidP="009B4BDC">
      <w:pPr>
        <w:pStyle w:val="FP"/>
        <w:rPr>
          <w:i/>
          <w:iCs/>
          <w:lang w:eastAsia="en-US"/>
        </w:rPr>
      </w:pPr>
      <w:r w:rsidRPr="00BC1FF9">
        <w:rPr>
          <w:i/>
          <w:iCs/>
          <w:lang w:eastAsia="en-US"/>
        </w:rPr>
        <w:t>Yannick (Nokia): Nokia comments on Samsung's point regarding principle and dedicated NF discussion.</w:t>
      </w:r>
    </w:p>
    <w:p w14:paraId="71433B24" w14:textId="77777777" w:rsidR="009B4BDC" w:rsidRPr="00BC1FF9" w:rsidRDefault="009B4BDC" w:rsidP="009B4BDC">
      <w:pPr>
        <w:pStyle w:val="FP"/>
        <w:rPr>
          <w:i/>
          <w:iCs/>
          <w:lang w:eastAsia="en-US"/>
        </w:rPr>
      </w:pPr>
      <w:r w:rsidRPr="00BC1FF9">
        <w:rPr>
          <w:i/>
          <w:iCs/>
          <w:lang w:eastAsia="en-US"/>
        </w:rPr>
        <w:t>Tricci (OPPO) would like to comments on r07 and responds to Yannick (Nokia) and Juan (Qualcomm)</w:t>
      </w:r>
    </w:p>
    <w:p w14:paraId="3B40B99B" w14:textId="77777777" w:rsidR="009B4BDC" w:rsidRPr="00BC1FF9" w:rsidRDefault="009B4BDC" w:rsidP="009B4BDC">
      <w:pPr>
        <w:pStyle w:val="FP"/>
        <w:rPr>
          <w:i/>
          <w:iCs/>
          <w:lang w:eastAsia="en-US"/>
        </w:rPr>
      </w:pPr>
      <w:r w:rsidRPr="00BC1FF9">
        <w:rPr>
          <w:i/>
          <w:iCs/>
          <w:lang w:eastAsia="en-US"/>
        </w:rPr>
        <w:t>Zhang (Ericsson) response to David (Samsung)</w:t>
      </w:r>
    </w:p>
    <w:p w14:paraId="3D1D4DF2" w14:textId="77777777" w:rsidR="009B4BDC" w:rsidRPr="00BC1FF9" w:rsidRDefault="009B4BDC" w:rsidP="009B4BDC">
      <w:pPr>
        <w:pStyle w:val="FP"/>
        <w:rPr>
          <w:i/>
          <w:iCs/>
          <w:lang w:eastAsia="en-US"/>
        </w:rPr>
      </w:pPr>
      <w:r w:rsidRPr="00BC1FF9">
        <w:rPr>
          <w:i/>
          <w:iCs/>
          <w:lang w:eastAsia="en-US"/>
        </w:rPr>
        <w:t>Zhang (Ericsson) provides r08</w:t>
      </w:r>
    </w:p>
    <w:p w14:paraId="28440034" w14:textId="77777777" w:rsidR="009B4BDC" w:rsidRPr="00BC1FF9" w:rsidRDefault="009B4BDC" w:rsidP="009B4BDC">
      <w:pPr>
        <w:pStyle w:val="FP"/>
        <w:rPr>
          <w:i/>
          <w:iCs/>
          <w:lang w:eastAsia="en-US"/>
        </w:rPr>
      </w:pPr>
      <w:r w:rsidRPr="00BC1FF9">
        <w:rPr>
          <w:i/>
          <w:iCs/>
          <w:lang w:eastAsia="en-US"/>
        </w:rPr>
        <w:t>Tricci (OPPO) has fundamental questions to Zhang (Ericsson)</w:t>
      </w:r>
    </w:p>
    <w:p w14:paraId="53C882B6" w14:textId="77777777" w:rsidR="009B4BDC" w:rsidRPr="00BC1FF9" w:rsidRDefault="009B4BDC" w:rsidP="009B4BDC">
      <w:pPr>
        <w:pStyle w:val="FP"/>
        <w:rPr>
          <w:i/>
          <w:iCs/>
          <w:lang w:eastAsia="en-US"/>
        </w:rPr>
      </w:pPr>
      <w:r w:rsidRPr="00BC1FF9">
        <w:rPr>
          <w:i/>
          <w:iCs/>
          <w:lang w:eastAsia="en-US"/>
        </w:rPr>
        <w:t>Tricci (OPPO) responds to Zhang (Ericsson) and would like to keep AP#4.</w:t>
      </w:r>
    </w:p>
    <w:p w14:paraId="4E4B6652" w14:textId="77777777" w:rsidR="009B4BDC" w:rsidRPr="00BC1FF9" w:rsidRDefault="009B4BDC" w:rsidP="009B4BDC">
      <w:pPr>
        <w:pStyle w:val="FP"/>
        <w:rPr>
          <w:i/>
          <w:iCs/>
          <w:lang w:eastAsia="en-US"/>
        </w:rPr>
      </w:pPr>
      <w:r w:rsidRPr="00BC1FF9">
        <w:rPr>
          <w:i/>
          <w:iCs/>
          <w:lang w:eastAsia="en-US"/>
        </w:rPr>
        <w:lastRenderedPageBreak/>
        <w:t>Yannick (Nokia): Nokia comments on principles #4 and #7. In their current form, they are not acceptable to us.</w:t>
      </w:r>
    </w:p>
    <w:p w14:paraId="3DA12856" w14:textId="77777777" w:rsidR="009B4BDC" w:rsidRPr="00BC1FF9" w:rsidRDefault="009B4BDC" w:rsidP="009B4BDC">
      <w:pPr>
        <w:pStyle w:val="FP"/>
        <w:rPr>
          <w:i/>
          <w:iCs/>
          <w:lang w:eastAsia="en-US"/>
        </w:rPr>
      </w:pPr>
      <w:r w:rsidRPr="00BC1FF9">
        <w:rPr>
          <w:i/>
          <w:iCs/>
          <w:lang w:eastAsia="en-US"/>
        </w:rPr>
        <w:t>Tricci (OPPO) responds to Yannick (Nokia).</w:t>
      </w:r>
    </w:p>
    <w:p w14:paraId="6A954F32" w14:textId="77777777" w:rsidR="009B4BDC" w:rsidRPr="00BC1FF9" w:rsidRDefault="009B4BDC" w:rsidP="009B4BDC">
      <w:pPr>
        <w:pStyle w:val="FP"/>
        <w:rPr>
          <w:i/>
          <w:iCs/>
          <w:lang w:eastAsia="en-US"/>
        </w:rPr>
      </w:pPr>
      <w:r w:rsidRPr="00BC1FF9">
        <w:rPr>
          <w:i/>
          <w:iCs/>
          <w:lang w:eastAsia="en-US"/>
        </w:rPr>
        <w:t>David (Samsung) replies back to Ericsson</w:t>
      </w:r>
    </w:p>
    <w:p w14:paraId="7D0C16D7" w14:textId="77777777" w:rsidR="009B4BDC" w:rsidRPr="00BC1FF9" w:rsidRDefault="009B4BDC" w:rsidP="009B4BDC">
      <w:pPr>
        <w:pStyle w:val="FP"/>
        <w:rPr>
          <w:i/>
          <w:iCs/>
          <w:lang w:eastAsia="en-US"/>
        </w:rPr>
      </w:pPr>
      <w:r w:rsidRPr="00BC1FF9">
        <w:rPr>
          <w:i/>
          <w:iCs/>
          <w:lang w:eastAsia="en-US"/>
        </w:rPr>
        <w:t>Juan Zhang (Qualcomm) provides comments on principle #4.</w:t>
      </w:r>
    </w:p>
    <w:p w14:paraId="53D5229A" w14:textId="77777777" w:rsidR="009B4BDC" w:rsidRPr="00BC1FF9" w:rsidRDefault="009B4BDC" w:rsidP="009B4BDC">
      <w:pPr>
        <w:pStyle w:val="FP"/>
        <w:rPr>
          <w:i/>
          <w:iCs/>
          <w:lang w:eastAsia="en-US"/>
        </w:rPr>
      </w:pPr>
      <w:r w:rsidRPr="00BC1FF9">
        <w:rPr>
          <w:i/>
          <w:iCs/>
          <w:lang w:eastAsia="en-US"/>
        </w:rPr>
        <w:t>Tricci (OPPO) thanks Juan Zhang (Qualcomm) for the kind acceptance of the motivation of AP#4. OPPO provides r09 with an other suggested wordings. In addition, OPPO restore AP#6 with revised descriptions for the support for dedicated NF for the AIML assistance operation.</w:t>
      </w:r>
    </w:p>
    <w:p w14:paraId="329D4863" w14:textId="77777777" w:rsidR="009B4BDC" w:rsidRPr="00BC1FF9" w:rsidRDefault="009B4BDC" w:rsidP="009B4BDC">
      <w:pPr>
        <w:pStyle w:val="FP"/>
        <w:rPr>
          <w:i/>
          <w:iCs/>
          <w:lang w:eastAsia="en-US"/>
        </w:rPr>
      </w:pPr>
      <w:r w:rsidRPr="00BC1FF9">
        <w:rPr>
          <w:i/>
          <w:iCs/>
          <w:lang w:eastAsia="en-US"/>
        </w:rPr>
        <w:t>Yannick (Nokia): Nokia replies to OPPO.</w:t>
      </w:r>
    </w:p>
    <w:p w14:paraId="56EEBAA8" w14:textId="77777777" w:rsidR="009B4BDC" w:rsidRPr="00BC1FF9" w:rsidRDefault="009B4BDC" w:rsidP="009B4BDC">
      <w:pPr>
        <w:pStyle w:val="FP"/>
        <w:rPr>
          <w:i/>
          <w:iCs/>
          <w:lang w:eastAsia="en-US"/>
        </w:rPr>
      </w:pPr>
      <w:r w:rsidRPr="00BC1FF9">
        <w:rPr>
          <w:i/>
          <w:iCs/>
          <w:lang w:eastAsia="en-US"/>
        </w:rPr>
        <w:t>Tricci (OPPO) thanks Yannick (Nokia) provides responses.</w:t>
      </w:r>
    </w:p>
    <w:p w14:paraId="1F7B9DD1" w14:textId="77777777" w:rsidR="009B4BDC" w:rsidRPr="00BC1FF9" w:rsidRDefault="009B4BDC" w:rsidP="009B4BDC">
      <w:pPr>
        <w:pStyle w:val="FP"/>
        <w:rPr>
          <w:i/>
          <w:iCs/>
          <w:lang w:eastAsia="en-US"/>
        </w:rPr>
      </w:pPr>
      <w:r w:rsidRPr="00BC1FF9">
        <w:rPr>
          <w:i/>
          <w:iCs/>
          <w:lang w:eastAsia="en-US"/>
        </w:rPr>
        <w:t>Tricci (OPPO) would like to respond to Yannick (Nokia) question.</w:t>
      </w:r>
    </w:p>
    <w:p w14:paraId="64622C25" w14:textId="77777777" w:rsidR="009B4BDC" w:rsidRPr="00BC1FF9" w:rsidRDefault="009B4BDC" w:rsidP="009B4BDC">
      <w:pPr>
        <w:pStyle w:val="FP"/>
        <w:rPr>
          <w:i/>
          <w:iCs/>
          <w:lang w:eastAsia="en-US"/>
        </w:rPr>
      </w:pPr>
      <w:r w:rsidRPr="00BC1FF9">
        <w:rPr>
          <w:i/>
          <w:iCs/>
          <w:lang w:eastAsia="en-US"/>
        </w:rPr>
        <w:t>Zhang (Ericsson) provide r10</w:t>
      </w:r>
    </w:p>
    <w:p w14:paraId="254483C0" w14:textId="77777777" w:rsidR="009B4BDC" w:rsidRPr="00BC1FF9" w:rsidRDefault="009B4BDC" w:rsidP="009B4BDC">
      <w:pPr>
        <w:pStyle w:val="FP"/>
        <w:rPr>
          <w:i/>
          <w:iCs/>
          <w:lang w:eastAsia="en-US"/>
        </w:rPr>
      </w:pPr>
      <w:r w:rsidRPr="00BC1FF9">
        <w:rPr>
          <w:i/>
          <w:iCs/>
          <w:lang w:eastAsia="en-US"/>
        </w:rPr>
        <w:t>Tricci (OPPO) thanks Zhang (Ericsson) for r10 and happily support this.</w:t>
      </w:r>
    </w:p>
    <w:p w14:paraId="507F1D56" w14:textId="77777777" w:rsidR="009B4BDC" w:rsidRPr="00BC1FF9" w:rsidRDefault="009B4BDC" w:rsidP="009B4BDC">
      <w:pPr>
        <w:pStyle w:val="FP"/>
        <w:rPr>
          <w:i/>
          <w:iCs/>
          <w:lang w:eastAsia="en-US"/>
        </w:rPr>
      </w:pPr>
      <w:r w:rsidRPr="00BC1FF9">
        <w:rPr>
          <w:i/>
          <w:iCs/>
          <w:lang w:eastAsia="en-US"/>
        </w:rPr>
        <w:t>Yannick (Nokia): Nokia provides r11.</w:t>
      </w:r>
    </w:p>
    <w:p w14:paraId="37955C1C" w14:textId="77777777" w:rsidR="009B4BDC" w:rsidRPr="00BC1FF9" w:rsidRDefault="009B4BDC" w:rsidP="009B4BDC">
      <w:pPr>
        <w:pStyle w:val="FP"/>
        <w:rPr>
          <w:i/>
          <w:iCs/>
          <w:lang w:eastAsia="en-US"/>
        </w:rPr>
      </w:pPr>
      <w:r w:rsidRPr="00BC1FF9">
        <w:rPr>
          <w:i/>
          <w:iCs/>
          <w:lang w:eastAsia="en-US"/>
        </w:rPr>
        <w:t>Tricci (OPPO) thanks Yannick (Nokia) for the rewordings for AP#4 and AP#7. But OPPO was not part of the 'we' that Nokia has referred.</w:t>
      </w:r>
    </w:p>
    <w:p w14:paraId="77FB7F47" w14:textId="77777777" w:rsidR="009B4BDC" w:rsidRPr="00BC1FF9" w:rsidRDefault="009B4BDC" w:rsidP="009B4BDC">
      <w:pPr>
        <w:pStyle w:val="FP"/>
        <w:rPr>
          <w:i/>
          <w:iCs/>
          <w:lang w:eastAsia="en-US"/>
        </w:rPr>
      </w:pPr>
      <w:r w:rsidRPr="00BC1FF9">
        <w:rPr>
          <w:i/>
          <w:iCs/>
          <w:lang w:eastAsia="en-US"/>
        </w:rPr>
        <w:t>David (Samsung) provides r12</w:t>
      </w:r>
    </w:p>
    <w:p w14:paraId="064EB039" w14:textId="77777777" w:rsidR="009B4BDC" w:rsidRPr="00BC1FF9" w:rsidRDefault="009B4BDC" w:rsidP="009B4BDC">
      <w:pPr>
        <w:pStyle w:val="FP"/>
        <w:rPr>
          <w:i/>
          <w:iCs/>
          <w:lang w:eastAsia="en-US"/>
        </w:rPr>
      </w:pPr>
      <w:r w:rsidRPr="00BC1FF9">
        <w:rPr>
          <w:i/>
          <w:iCs/>
          <w:lang w:eastAsia="en-US"/>
        </w:rPr>
        <w:t>Juan Zhang (Qualcomm) provides r13.</w:t>
      </w:r>
    </w:p>
    <w:p w14:paraId="13CB1DB4" w14:textId="77777777" w:rsidR="009B4BDC" w:rsidRPr="00BC1FF9" w:rsidRDefault="009B4BDC" w:rsidP="009B4BDC">
      <w:pPr>
        <w:pStyle w:val="FP"/>
        <w:rPr>
          <w:i/>
          <w:iCs/>
          <w:lang w:eastAsia="en-US"/>
        </w:rPr>
      </w:pPr>
      <w:r w:rsidRPr="00BC1FF9">
        <w:rPr>
          <w:i/>
          <w:iCs/>
          <w:lang w:eastAsia="en-US"/>
        </w:rPr>
        <w:t>David (Samsung) provides r14.</w:t>
      </w:r>
    </w:p>
    <w:p w14:paraId="723F2F32" w14:textId="77777777" w:rsidR="009B4BDC" w:rsidRPr="00BC1FF9" w:rsidRDefault="009B4BDC" w:rsidP="009B4BDC">
      <w:pPr>
        <w:pStyle w:val="FP"/>
        <w:rPr>
          <w:i/>
          <w:iCs/>
          <w:lang w:eastAsia="en-US"/>
        </w:rPr>
      </w:pPr>
      <w:r w:rsidRPr="00BC1FF9">
        <w:rPr>
          <w:i/>
          <w:iCs/>
          <w:lang w:eastAsia="en-US"/>
        </w:rPr>
        <w:t>==== Revisions Deadline ====</w:t>
      </w:r>
    </w:p>
    <w:p w14:paraId="7D0282D4" w14:textId="77777777" w:rsidR="009B4BDC" w:rsidRPr="00BC1FF9" w:rsidRDefault="009B4BDC" w:rsidP="009B4BDC">
      <w:pPr>
        <w:pStyle w:val="FP"/>
        <w:rPr>
          <w:i/>
          <w:iCs/>
          <w:lang w:eastAsia="en-US"/>
        </w:rPr>
      </w:pPr>
      <w:r w:rsidRPr="00BC1FF9">
        <w:rPr>
          <w:i/>
          <w:iCs/>
          <w:lang w:eastAsia="en-US"/>
        </w:rPr>
        <w:t>Mehrdad (Mediatek Inc.) comments on r14</w:t>
      </w:r>
    </w:p>
    <w:p w14:paraId="6461EDFC" w14:textId="77777777" w:rsidR="009B4BDC" w:rsidRPr="00BC1FF9" w:rsidRDefault="009B4BDC" w:rsidP="009B4BDC">
      <w:pPr>
        <w:pStyle w:val="FP"/>
        <w:rPr>
          <w:i/>
          <w:iCs/>
          <w:lang w:eastAsia="en-US"/>
        </w:rPr>
      </w:pPr>
      <w:r w:rsidRPr="00BC1FF9">
        <w:rPr>
          <w:i/>
          <w:iCs/>
          <w:lang w:eastAsia="en-US"/>
        </w:rPr>
        <w:t>David (Samsung) confirms the r14 zipped file was corrupt; re-uploads it in the drafts folder.</w:t>
      </w:r>
    </w:p>
    <w:p w14:paraId="1BF3B6D7" w14:textId="77777777" w:rsidR="009B4BDC" w:rsidRPr="00BC1FF9" w:rsidRDefault="009B4BDC" w:rsidP="009B4BDC">
      <w:pPr>
        <w:pStyle w:val="FP"/>
        <w:rPr>
          <w:i/>
          <w:iCs/>
          <w:lang w:eastAsia="en-US"/>
        </w:rPr>
      </w:pPr>
      <w:r w:rsidRPr="00BC1FF9">
        <w:rPr>
          <w:i/>
          <w:iCs/>
          <w:lang w:eastAsia="en-US"/>
        </w:rPr>
        <w:t>Zhang (Ericsson) propose to go for r11, but can live with r13 and r14, object all the other revisions</w:t>
      </w:r>
    </w:p>
    <w:p w14:paraId="6FBA04DC" w14:textId="77777777" w:rsidR="009B4BDC" w:rsidRPr="00BC1FF9" w:rsidRDefault="009B4BDC" w:rsidP="009B4BDC">
      <w:pPr>
        <w:pStyle w:val="FP"/>
        <w:rPr>
          <w:i/>
          <w:iCs/>
          <w:lang w:eastAsia="en-US"/>
        </w:rPr>
      </w:pPr>
      <w:r w:rsidRPr="00BC1FF9">
        <w:rPr>
          <w:i/>
          <w:iCs/>
          <w:lang w:eastAsia="en-US"/>
        </w:rPr>
        <w:t>Wang Yuan (Huawei) accepts r13, objects r14.</w:t>
      </w:r>
    </w:p>
    <w:p w14:paraId="4E5952F3" w14:textId="77777777" w:rsidR="009B4BDC" w:rsidRPr="00BC1FF9" w:rsidRDefault="009B4BDC" w:rsidP="009B4BDC">
      <w:pPr>
        <w:pStyle w:val="FP"/>
        <w:rPr>
          <w:i/>
          <w:iCs/>
          <w:lang w:eastAsia="en-US"/>
        </w:rPr>
      </w:pPr>
      <w:r w:rsidRPr="00BC1FF9">
        <w:rPr>
          <w:i/>
          <w:iCs/>
          <w:lang w:eastAsia="en-US"/>
        </w:rPr>
        <w:t>Yannick (Nokia): Nokia supports going forward with r11. We cannot accept r14 nor r12.</w:t>
      </w:r>
    </w:p>
    <w:p w14:paraId="53D004D3" w14:textId="77777777" w:rsidR="009B4BDC" w:rsidRPr="00BC1FF9" w:rsidRDefault="009B4BDC" w:rsidP="009B4BDC">
      <w:pPr>
        <w:pStyle w:val="FP"/>
        <w:rPr>
          <w:i/>
          <w:iCs/>
          <w:lang w:eastAsia="en-US"/>
        </w:rPr>
      </w:pPr>
      <w:r w:rsidRPr="00BC1FF9">
        <w:rPr>
          <w:i/>
          <w:iCs/>
          <w:lang w:eastAsia="en-US"/>
        </w:rPr>
        <w:t>Juan Zhang (Qualcomm) replies to Yannick (Nokia)</w:t>
      </w:r>
    </w:p>
    <w:p w14:paraId="6E55F69B" w14:textId="77777777" w:rsidR="009B4BDC" w:rsidRPr="00BC1FF9" w:rsidRDefault="009B4BDC" w:rsidP="009B4BDC">
      <w:pPr>
        <w:pStyle w:val="FP"/>
        <w:rPr>
          <w:i/>
          <w:iCs/>
          <w:lang w:eastAsia="en-US"/>
        </w:rPr>
      </w:pPr>
      <w:r w:rsidRPr="00BC1FF9">
        <w:rPr>
          <w:i/>
          <w:iCs/>
          <w:lang w:eastAsia="en-US"/>
        </w:rPr>
        <w:t>Juan Zhang (Qualcomm) objects r12 and r14, we can support r11, or r13, r15 is also OK which uploaded in draft folder based on r13.</w:t>
      </w:r>
    </w:p>
    <w:p w14:paraId="72E27DFC" w14:textId="77777777" w:rsidR="009B4BDC" w:rsidRPr="00BC1FF9" w:rsidRDefault="009B4BDC" w:rsidP="009B4BDC">
      <w:pPr>
        <w:pStyle w:val="FP"/>
        <w:rPr>
          <w:i/>
          <w:iCs/>
          <w:lang w:eastAsia="en-US"/>
        </w:rPr>
      </w:pPr>
      <w:r w:rsidRPr="00BC1FF9">
        <w:rPr>
          <w:i/>
          <w:iCs/>
          <w:lang w:eastAsia="en-US"/>
        </w:rPr>
        <w:t>David (Samsung) can live with r13 only if there's a minor wording change as a compromise, see r15</w:t>
      </w:r>
    </w:p>
    <w:p w14:paraId="7608191D" w14:textId="77777777" w:rsidR="009B4BDC" w:rsidRPr="00BC1FF9" w:rsidRDefault="009B4BDC" w:rsidP="009B4BDC">
      <w:pPr>
        <w:pStyle w:val="FP"/>
        <w:rPr>
          <w:i/>
          <w:iCs/>
          <w:lang w:eastAsia="en-US"/>
        </w:rPr>
      </w:pPr>
      <w:r w:rsidRPr="00BC1FF9">
        <w:rPr>
          <w:i/>
          <w:iCs/>
          <w:lang w:eastAsia="en-US"/>
        </w:rPr>
        <w:t>David (Samsung) objects to r11 and late r15 as provided by Qualcomm. We provide r16 with one word on top of r15</w:t>
      </w:r>
    </w:p>
    <w:p w14:paraId="2FB87562" w14:textId="77777777" w:rsidR="009B4BDC" w:rsidRPr="00BC1FF9" w:rsidRDefault="009B4BDC" w:rsidP="009B4BDC">
      <w:pPr>
        <w:pStyle w:val="FP"/>
        <w:rPr>
          <w:i/>
          <w:iCs/>
          <w:lang w:eastAsia="en-US"/>
        </w:rPr>
      </w:pPr>
      <w:r w:rsidRPr="00BC1FF9">
        <w:rPr>
          <w:i/>
          <w:iCs/>
          <w:lang w:eastAsia="en-US"/>
        </w:rPr>
        <w:t>Juan Zhang (Qualcomm) objects r16.</w:t>
      </w:r>
    </w:p>
    <w:p w14:paraId="527BF037" w14:textId="77777777" w:rsidR="009B4BDC" w:rsidRPr="00BC1FF9" w:rsidRDefault="009B4BDC" w:rsidP="009B4BDC">
      <w:pPr>
        <w:pStyle w:val="FP"/>
        <w:rPr>
          <w:i/>
          <w:iCs/>
          <w:lang w:eastAsia="en-US"/>
        </w:rPr>
      </w:pPr>
      <w:r w:rsidRPr="00BC1FF9">
        <w:rPr>
          <w:i/>
          <w:iCs/>
          <w:lang w:eastAsia="en-US"/>
        </w:rPr>
        <w:t>David (Samsung) replies to Qualcomm.</w:t>
      </w:r>
    </w:p>
    <w:p w14:paraId="77BB4FFC" w14:textId="77777777" w:rsidR="009B4BDC" w:rsidRPr="00BC1FF9" w:rsidRDefault="009B4BDC" w:rsidP="009B4BDC">
      <w:pPr>
        <w:pStyle w:val="FP"/>
        <w:rPr>
          <w:i/>
          <w:iCs/>
          <w:lang w:eastAsia="en-US"/>
        </w:rPr>
      </w:pPr>
      <w:r w:rsidRPr="00BC1FF9">
        <w:rPr>
          <w:i/>
          <w:iCs/>
          <w:lang w:eastAsia="en-US"/>
        </w:rPr>
        <w:t>Juan Zhang (Qualcomm) replies to David (Samsung).</w:t>
      </w:r>
    </w:p>
    <w:p w14:paraId="67F866DD" w14:textId="77777777" w:rsidR="009B4BDC" w:rsidRPr="00BC1FF9" w:rsidRDefault="009B4BDC" w:rsidP="009B4BDC">
      <w:pPr>
        <w:pStyle w:val="FP"/>
        <w:rPr>
          <w:i/>
          <w:iCs/>
          <w:lang w:eastAsia="en-US"/>
        </w:rPr>
      </w:pPr>
      <w:r w:rsidRPr="00BC1FF9">
        <w:rPr>
          <w:i/>
          <w:iCs/>
          <w:lang w:eastAsia="en-US"/>
        </w:rPr>
        <w:t>==== Final Deadline ====</w:t>
      </w:r>
    </w:p>
    <w:p w14:paraId="3F8F10EA" w14:textId="77777777" w:rsidR="009B4BDC" w:rsidRPr="00BC1FF9" w:rsidRDefault="009B4BDC" w:rsidP="009B4BDC">
      <w:pPr>
        <w:pStyle w:val="FP"/>
        <w:rPr>
          <w:i/>
          <w:iCs/>
          <w:lang w:eastAsia="en-US"/>
        </w:rPr>
      </w:pPr>
      <w:r w:rsidRPr="00BC1FF9">
        <w:rPr>
          <w:i/>
          <w:iCs/>
          <w:lang w:eastAsia="en-US"/>
        </w:rPr>
        <w:t>Juan Zhang (Qualcomm) provides r17 and askes feedback.</w:t>
      </w:r>
    </w:p>
    <w:p w14:paraId="6E88B8AC" w14:textId="77777777" w:rsidR="009B4BDC" w:rsidRDefault="009B4BDC" w:rsidP="009B4BDC">
      <w:pPr>
        <w:pStyle w:val="FP"/>
        <w:rPr>
          <w:i/>
          <w:iCs/>
          <w:lang w:eastAsia="en-US"/>
        </w:rPr>
      </w:pPr>
      <w:r w:rsidRPr="00BC1FF9">
        <w:rPr>
          <w:i/>
          <w:iCs/>
          <w:lang w:eastAsia="en-US"/>
        </w:rPr>
        <w:t>David (Samsung) thanks Qualcomm and confirms r17 is OK for us.</w:t>
      </w:r>
    </w:p>
    <w:p w14:paraId="0E218C42" w14:textId="77777777" w:rsidR="009B4BDC" w:rsidRPr="004C2DDB" w:rsidRDefault="009B4BDC" w:rsidP="009B4BDC">
      <w:pPr>
        <w:pStyle w:val="FP"/>
        <w:rPr>
          <w:i/>
          <w:iCs/>
          <w:lang w:eastAsia="en-US"/>
        </w:rPr>
      </w:pPr>
    </w:p>
    <w:p w14:paraId="380E7780" w14:textId="77777777" w:rsidR="009B4BDC" w:rsidRPr="004C2DDB" w:rsidRDefault="009B4BDC" w:rsidP="009B4BDC">
      <w:pPr>
        <w:keepNext/>
        <w:rPr>
          <w:b/>
          <w:bCs/>
          <w:lang w:eastAsia="en-US"/>
        </w:rPr>
      </w:pPr>
      <w:r w:rsidRPr="004C2DDB">
        <w:rPr>
          <w:b/>
          <w:bCs/>
          <w:lang w:eastAsia="en-US"/>
        </w:rPr>
        <w:t>Discussion and conclusion:</w:t>
      </w:r>
    </w:p>
    <w:p w14:paraId="1E0B33D5" w14:textId="6D584E2F" w:rsidR="009B4BDC" w:rsidRDefault="009B4BDC" w:rsidP="009B4BDC">
      <w:pPr>
        <w:rPr>
          <w:lang w:eastAsia="en-US"/>
        </w:rPr>
      </w:pPr>
      <w:r>
        <w:rPr>
          <w:lang w:eastAsia="en-US"/>
        </w:rPr>
        <w:t xml:space="preserve">r11 with an update to principle#2 was proposed. </w:t>
      </w:r>
      <w:r w:rsidR="00CC6AB6">
        <w:rPr>
          <w:lang w:eastAsia="en-US"/>
        </w:rPr>
        <w:t xml:space="preserve">Ericsson did not think this resolved the problem and suggested r11 as it is. Nokia also preferred r11 without this modification. Samsung replied that they needed the work 'explicit' included. This was then </w:t>
      </w:r>
      <w:r w:rsidR="00CC6AB6" w:rsidRPr="00CC6AB6">
        <w:rPr>
          <w:color w:val="0000FF"/>
          <w:lang w:eastAsia="en-US"/>
        </w:rPr>
        <w:t>noted</w:t>
      </w:r>
      <w:r w:rsidR="00CC6AB6">
        <w:rPr>
          <w:lang w:eastAsia="en-US"/>
        </w:rPr>
        <w:t>.</w:t>
      </w:r>
    </w:p>
    <w:p w14:paraId="035D07D2" w14:textId="2301AA54" w:rsidR="009B4BDC" w:rsidRDefault="009B4BDC" w:rsidP="009B4BDC">
      <w:pPr>
        <w:rPr>
          <w:lang w:eastAsia="en-US"/>
        </w:rPr>
      </w:pPr>
    </w:p>
    <w:p w14:paraId="09DE3F07" w14:textId="77777777" w:rsidR="00CC6AB6" w:rsidRDefault="00CC6AB6" w:rsidP="00CC6AB6">
      <w:pPr>
        <w:keepNext/>
        <w:pBdr>
          <w:top w:val="single" w:sz="4" w:space="1" w:color="auto"/>
        </w:pBdr>
        <w:rPr>
          <w:lang w:eastAsia="en-US"/>
        </w:rPr>
      </w:pPr>
      <w:r w:rsidRPr="004C2DDB">
        <w:rPr>
          <w:color w:val="0000FF"/>
          <w:lang w:eastAsia="en-US"/>
        </w:rPr>
        <w:t>S2-2208777</w:t>
      </w:r>
      <w:r>
        <w:rPr>
          <w:lang w:eastAsia="en-US"/>
        </w:rPr>
        <w:t xml:space="preserve"> (P-CR) TR 23.700-80: KI#5 Conclusion. (Source: NTT DOCOMO, Oppo, Huawei, Oracle, Toyota)</w:t>
      </w:r>
    </w:p>
    <w:p w14:paraId="2E24959C" w14:textId="77777777" w:rsidR="00CC6AB6" w:rsidRPr="004C2DDB" w:rsidRDefault="00CC6AB6" w:rsidP="00CC6AB6">
      <w:pPr>
        <w:pStyle w:val="FP"/>
        <w:rPr>
          <w:b/>
          <w:bCs/>
          <w:i/>
          <w:iCs/>
          <w:lang w:eastAsia="en-US"/>
        </w:rPr>
      </w:pPr>
      <w:r w:rsidRPr="004C2DDB">
        <w:rPr>
          <w:b/>
          <w:bCs/>
          <w:i/>
          <w:iCs/>
          <w:lang w:eastAsia="en-US"/>
        </w:rPr>
        <w:t>e-mail comments:</w:t>
      </w:r>
    </w:p>
    <w:p w14:paraId="4C8C3FA3" w14:textId="77777777" w:rsidR="00CC6AB6" w:rsidRPr="00BC1FF9" w:rsidRDefault="00CC6AB6" w:rsidP="00CC6AB6">
      <w:pPr>
        <w:pStyle w:val="FP"/>
        <w:rPr>
          <w:i/>
          <w:iCs/>
          <w:lang w:eastAsia="en-US"/>
        </w:rPr>
      </w:pPr>
      <w:r w:rsidRPr="00BC1FF9">
        <w:rPr>
          <w:i/>
          <w:iCs/>
          <w:lang w:eastAsia="en-US"/>
        </w:rPr>
        <w:t>Belen (Ericsson) provides r01, objects to initial revision</w:t>
      </w:r>
    </w:p>
    <w:p w14:paraId="3B72325F" w14:textId="77777777" w:rsidR="00CC6AB6" w:rsidRPr="00BC1FF9" w:rsidRDefault="00CC6AB6" w:rsidP="00CC6AB6">
      <w:pPr>
        <w:pStyle w:val="FP"/>
        <w:rPr>
          <w:i/>
          <w:iCs/>
          <w:lang w:eastAsia="en-US"/>
        </w:rPr>
      </w:pPr>
      <w:r w:rsidRPr="00BC1FF9">
        <w:rPr>
          <w:i/>
          <w:iCs/>
          <w:lang w:eastAsia="en-US"/>
        </w:rPr>
        <w:t>Tricci (OPPO) thanks Belen (Ericsson) detailed update. OPPO provides r03 to correct some mistakes. OPPO cannot accept r02.</w:t>
      </w:r>
    </w:p>
    <w:p w14:paraId="27033E68" w14:textId="77777777" w:rsidR="00CC6AB6" w:rsidRPr="00BC1FF9" w:rsidRDefault="00CC6AB6" w:rsidP="00CC6AB6">
      <w:pPr>
        <w:pStyle w:val="FP"/>
        <w:rPr>
          <w:i/>
          <w:iCs/>
          <w:lang w:eastAsia="en-US"/>
        </w:rPr>
      </w:pPr>
      <w:r w:rsidRPr="00BC1FF9">
        <w:rPr>
          <w:i/>
          <w:iCs/>
          <w:lang w:eastAsia="en-US"/>
        </w:rPr>
        <w:t>Malla (NTT DOCOMO) provides r03. For chair's note, Oppo provided r02, not r03. In this case, Oppo's objection should be for r01.</w:t>
      </w:r>
    </w:p>
    <w:p w14:paraId="427DD1BB" w14:textId="77777777" w:rsidR="00CC6AB6" w:rsidRPr="00BC1FF9" w:rsidRDefault="00CC6AB6" w:rsidP="00CC6AB6">
      <w:pPr>
        <w:pStyle w:val="FP"/>
        <w:rPr>
          <w:i/>
          <w:iCs/>
          <w:lang w:eastAsia="en-US"/>
        </w:rPr>
      </w:pPr>
      <w:r w:rsidRPr="00BC1FF9">
        <w:rPr>
          <w:i/>
          <w:iCs/>
          <w:lang w:eastAsia="en-US"/>
        </w:rPr>
        <w:t>Wang Yuan (Huawei) replies to Belen (Ericsson) and provides r04.</w:t>
      </w:r>
    </w:p>
    <w:p w14:paraId="6FE3C461" w14:textId="77777777" w:rsidR="00CC6AB6" w:rsidRPr="00BC1FF9" w:rsidRDefault="00CC6AB6" w:rsidP="00CC6AB6">
      <w:pPr>
        <w:pStyle w:val="FP"/>
        <w:rPr>
          <w:i/>
          <w:iCs/>
          <w:lang w:eastAsia="en-US"/>
        </w:rPr>
      </w:pPr>
      <w:r w:rsidRPr="00BC1FF9">
        <w:rPr>
          <w:i/>
          <w:iCs/>
          <w:lang w:eastAsia="en-US"/>
        </w:rPr>
        <w:t>Belen (Ericsson) objects to r02, r03 and r04. Cannot accept referring to solution#10 as we think it is wrong.</w:t>
      </w:r>
    </w:p>
    <w:p w14:paraId="0FF1A817" w14:textId="77777777" w:rsidR="00CC6AB6" w:rsidRPr="00BC1FF9" w:rsidRDefault="00CC6AB6" w:rsidP="00CC6AB6">
      <w:pPr>
        <w:pStyle w:val="FP"/>
        <w:rPr>
          <w:i/>
          <w:iCs/>
          <w:lang w:eastAsia="en-US"/>
        </w:rPr>
      </w:pPr>
      <w:r w:rsidRPr="00BC1FF9">
        <w:rPr>
          <w:i/>
          <w:iCs/>
          <w:lang w:eastAsia="en-US"/>
        </w:rPr>
        <w:t>It can accept specific parts as per principles</w:t>
      </w:r>
    </w:p>
    <w:p w14:paraId="44CA2EBB" w14:textId="77777777" w:rsidR="00CC6AB6" w:rsidRPr="00BC1FF9" w:rsidRDefault="00CC6AB6" w:rsidP="00CC6AB6">
      <w:pPr>
        <w:pStyle w:val="FP"/>
        <w:rPr>
          <w:i/>
          <w:iCs/>
          <w:lang w:eastAsia="en-US"/>
        </w:rPr>
      </w:pPr>
      <w:r w:rsidRPr="00BC1FF9">
        <w:rPr>
          <w:i/>
          <w:iCs/>
          <w:lang w:eastAsia="en-US"/>
        </w:rPr>
        <w:t>Tricci (OPPO) thanks Belen (Ericsson) detailed feedback, however, Ericsson still does not explain clearly what exactly wrong with Solution#10, is it just because missing parameters that you would like to be included or just because of the name of the service, i.e. ADT vs, AAMDT? OPPO cannot accept the Ericsson's r01 for rejecting the multiple companies joint Solution#10 as the baseline without fundamental technical justifications.</w:t>
      </w:r>
    </w:p>
    <w:p w14:paraId="1B6F9480" w14:textId="77777777" w:rsidR="00CC6AB6" w:rsidRPr="00BC1FF9" w:rsidRDefault="00CC6AB6" w:rsidP="00CC6AB6">
      <w:pPr>
        <w:pStyle w:val="FP"/>
        <w:rPr>
          <w:i/>
          <w:iCs/>
          <w:lang w:eastAsia="en-US"/>
        </w:rPr>
      </w:pPr>
      <w:r w:rsidRPr="00BC1FF9">
        <w:rPr>
          <w:i/>
          <w:iCs/>
          <w:lang w:eastAsia="en-US"/>
        </w:rPr>
        <w:t>Wang Yuan (Huawei) thinks there may be some misunderstandings and provide further clarification for Sol#10.</w:t>
      </w:r>
    </w:p>
    <w:p w14:paraId="22A0C0CD" w14:textId="77777777" w:rsidR="00CC6AB6" w:rsidRPr="00BC1FF9" w:rsidRDefault="00CC6AB6" w:rsidP="00CC6AB6">
      <w:pPr>
        <w:pStyle w:val="FP"/>
        <w:rPr>
          <w:i/>
          <w:iCs/>
          <w:lang w:eastAsia="en-US"/>
        </w:rPr>
      </w:pPr>
      <w:r w:rsidRPr="00BC1FF9">
        <w:rPr>
          <w:i/>
          <w:iCs/>
          <w:lang w:eastAsia="en-US"/>
        </w:rPr>
        <w:t>Wang Yuan (Huawei) further complete the clarification to Belen (Ericsson).</w:t>
      </w:r>
    </w:p>
    <w:p w14:paraId="0C114B32" w14:textId="77777777" w:rsidR="00CC6AB6" w:rsidRPr="00BC1FF9" w:rsidRDefault="00CC6AB6" w:rsidP="00CC6AB6">
      <w:pPr>
        <w:pStyle w:val="FP"/>
        <w:rPr>
          <w:i/>
          <w:iCs/>
          <w:lang w:eastAsia="en-US"/>
        </w:rPr>
      </w:pPr>
      <w:r w:rsidRPr="00BC1FF9">
        <w:rPr>
          <w:i/>
          <w:iCs/>
          <w:lang w:eastAsia="en-US"/>
        </w:rPr>
        <w:t>David (Samsung) provides r05 and co-signs.</w:t>
      </w:r>
    </w:p>
    <w:p w14:paraId="0E7E8506" w14:textId="77777777" w:rsidR="00CC6AB6" w:rsidRPr="00BC1FF9" w:rsidRDefault="00CC6AB6" w:rsidP="00CC6AB6">
      <w:pPr>
        <w:pStyle w:val="FP"/>
        <w:rPr>
          <w:i/>
          <w:iCs/>
          <w:lang w:eastAsia="en-US"/>
        </w:rPr>
      </w:pPr>
      <w:r w:rsidRPr="00BC1FF9">
        <w:rPr>
          <w:i/>
          <w:iCs/>
          <w:lang w:eastAsia="en-US"/>
        </w:rPr>
        <w:t>Tricci (OPPO) thanks David (Samsung) for the update, however, the update should be related to transport routing configuration and NOT all transport configurations because Solution#10 itself also includes the transport configuration such as the PCC rules and transmission time windows etc. OPPO provides r06 to clarify the changes from Samsung.</w:t>
      </w:r>
    </w:p>
    <w:p w14:paraId="26C1F213" w14:textId="77777777" w:rsidR="00CC6AB6" w:rsidRPr="00BC1FF9" w:rsidRDefault="00CC6AB6" w:rsidP="00CC6AB6">
      <w:pPr>
        <w:pStyle w:val="FP"/>
        <w:rPr>
          <w:i/>
          <w:iCs/>
          <w:lang w:eastAsia="en-US"/>
        </w:rPr>
      </w:pPr>
      <w:r w:rsidRPr="00BC1FF9">
        <w:rPr>
          <w:i/>
          <w:iCs/>
          <w:lang w:eastAsia="en-US"/>
        </w:rPr>
        <w:t>David (Samsung) confirms r06 is OK.</w:t>
      </w:r>
    </w:p>
    <w:p w14:paraId="797093E6" w14:textId="77777777" w:rsidR="00CC6AB6" w:rsidRPr="00BC1FF9" w:rsidRDefault="00CC6AB6" w:rsidP="00CC6AB6">
      <w:pPr>
        <w:pStyle w:val="FP"/>
        <w:rPr>
          <w:i/>
          <w:iCs/>
          <w:lang w:eastAsia="en-US"/>
        </w:rPr>
      </w:pPr>
      <w:r w:rsidRPr="00BC1FF9">
        <w:rPr>
          <w:i/>
          <w:iCs/>
          <w:lang w:eastAsia="en-US"/>
        </w:rPr>
        <w:t>Belen (Ericsson) provides r07, objects to r06, r05</w:t>
      </w:r>
    </w:p>
    <w:p w14:paraId="6EE6C5F4" w14:textId="77777777" w:rsidR="00CC6AB6" w:rsidRPr="00BC1FF9" w:rsidRDefault="00CC6AB6" w:rsidP="00CC6AB6">
      <w:pPr>
        <w:pStyle w:val="FP"/>
        <w:rPr>
          <w:i/>
          <w:iCs/>
          <w:lang w:eastAsia="en-US"/>
        </w:rPr>
      </w:pPr>
      <w:r w:rsidRPr="00BC1FF9">
        <w:rPr>
          <w:i/>
          <w:iCs/>
          <w:lang w:eastAsia="en-US"/>
        </w:rPr>
        <w:t>David (Samsung) provides r08</w:t>
      </w:r>
    </w:p>
    <w:p w14:paraId="264514F5" w14:textId="77777777" w:rsidR="00CC6AB6" w:rsidRPr="00BC1FF9" w:rsidRDefault="00CC6AB6" w:rsidP="00CC6AB6">
      <w:pPr>
        <w:pStyle w:val="FP"/>
        <w:rPr>
          <w:i/>
          <w:iCs/>
          <w:lang w:eastAsia="en-US"/>
        </w:rPr>
      </w:pPr>
      <w:r w:rsidRPr="00BC1FF9">
        <w:rPr>
          <w:i/>
          <w:iCs/>
          <w:lang w:eastAsia="en-US"/>
        </w:rPr>
        <w:t>Tricci (OPPO) thanks Belen (Ericsson) revision r07.</w:t>
      </w:r>
    </w:p>
    <w:p w14:paraId="4341C376" w14:textId="77777777" w:rsidR="00CC6AB6" w:rsidRPr="00BC1FF9" w:rsidRDefault="00CC6AB6" w:rsidP="00CC6AB6">
      <w:pPr>
        <w:pStyle w:val="FP"/>
        <w:rPr>
          <w:i/>
          <w:iCs/>
          <w:lang w:eastAsia="en-US"/>
        </w:rPr>
      </w:pPr>
      <w:r w:rsidRPr="00BC1FF9">
        <w:rPr>
          <w:i/>
          <w:iCs/>
          <w:lang w:eastAsia="en-US"/>
        </w:rPr>
        <w:t>Malla (NTT DOCOMO) provided r09 and r10.</w:t>
      </w:r>
    </w:p>
    <w:p w14:paraId="4CF45225" w14:textId="77777777" w:rsidR="00CC6AB6" w:rsidRPr="00BC1FF9" w:rsidRDefault="00CC6AB6" w:rsidP="00CC6AB6">
      <w:pPr>
        <w:pStyle w:val="FP"/>
        <w:rPr>
          <w:i/>
          <w:iCs/>
          <w:lang w:eastAsia="en-US"/>
        </w:rPr>
      </w:pPr>
      <w:r w:rsidRPr="00BC1FF9">
        <w:rPr>
          <w:i/>
          <w:iCs/>
          <w:lang w:eastAsia="en-US"/>
        </w:rPr>
        <w:lastRenderedPageBreak/>
        <w:t>==== Revisions Deadline ====</w:t>
      </w:r>
    </w:p>
    <w:p w14:paraId="54002BD5" w14:textId="77777777" w:rsidR="00CC6AB6" w:rsidRPr="00BC1FF9" w:rsidRDefault="00CC6AB6" w:rsidP="00CC6AB6">
      <w:pPr>
        <w:pStyle w:val="FP"/>
        <w:rPr>
          <w:i/>
          <w:iCs/>
          <w:lang w:eastAsia="en-US"/>
        </w:rPr>
      </w:pPr>
      <w:r w:rsidRPr="00BC1FF9">
        <w:rPr>
          <w:i/>
          <w:iCs/>
          <w:lang w:eastAsia="en-US"/>
        </w:rPr>
        <w:t>Wang Yuan (Huawei) is ok with r07, r09 or r10.</w:t>
      </w:r>
    </w:p>
    <w:p w14:paraId="259E74C7" w14:textId="77777777" w:rsidR="00CC6AB6" w:rsidRPr="00BC1FF9" w:rsidRDefault="00CC6AB6" w:rsidP="00CC6AB6">
      <w:pPr>
        <w:pStyle w:val="FP"/>
        <w:rPr>
          <w:i/>
          <w:iCs/>
          <w:lang w:eastAsia="en-US"/>
        </w:rPr>
      </w:pPr>
      <w:r w:rsidRPr="00BC1FF9">
        <w:rPr>
          <w:i/>
          <w:iCs/>
          <w:lang w:eastAsia="en-US"/>
        </w:rPr>
        <w:t>David (Samsung) supports going with r10, objects to r07 and r09</w:t>
      </w:r>
    </w:p>
    <w:p w14:paraId="4AF2CD6F" w14:textId="77777777" w:rsidR="00CC6AB6" w:rsidRPr="00BC1FF9" w:rsidRDefault="00CC6AB6" w:rsidP="00CC6AB6">
      <w:pPr>
        <w:pStyle w:val="FP"/>
        <w:rPr>
          <w:i/>
          <w:iCs/>
          <w:lang w:eastAsia="en-US"/>
        </w:rPr>
      </w:pPr>
      <w:r w:rsidRPr="00BC1FF9">
        <w:rPr>
          <w:i/>
          <w:iCs/>
          <w:lang w:eastAsia="en-US"/>
        </w:rPr>
        <w:t>Belen (Ericsson) can accept r09 and objects to r10,r08</w:t>
      </w:r>
    </w:p>
    <w:p w14:paraId="5FBFFEAD" w14:textId="77777777" w:rsidR="00CC6AB6" w:rsidRPr="00BC1FF9" w:rsidRDefault="00CC6AB6" w:rsidP="00CC6AB6">
      <w:pPr>
        <w:pStyle w:val="FP"/>
        <w:rPr>
          <w:i/>
          <w:iCs/>
          <w:lang w:eastAsia="en-US"/>
        </w:rPr>
      </w:pPr>
      <w:r w:rsidRPr="00BC1FF9">
        <w:rPr>
          <w:i/>
          <w:iCs/>
          <w:lang w:eastAsia="en-US"/>
        </w:rPr>
        <w:t>Malla (NTT DOCOMO) asks whether David (Samsung) can live with r09 + an EN</w:t>
      </w:r>
    </w:p>
    <w:p w14:paraId="639A2D81" w14:textId="77777777" w:rsidR="00CC6AB6" w:rsidRPr="00BC1FF9" w:rsidRDefault="00CC6AB6" w:rsidP="00CC6AB6">
      <w:pPr>
        <w:pStyle w:val="FP"/>
        <w:rPr>
          <w:i/>
          <w:iCs/>
          <w:lang w:eastAsia="en-US"/>
        </w:rPr>
      </w:pPr>
      <w:r w:rsidRPr="00BC1FF9">
        <w:rPr>
          <w:i/>
          <w:iCs/>
          <w:lang w:eastAsia="en-US"/>
        </w:rPr>
        <w:t>Belen (Ericsson) can live with an EN as suggested by DOCOMO, assuming that this is resolved in the study phase</w:t>
      </w:r>
    </w:p>
    <w:p w14:paraId="2CD094F7" w14:textId="77777777" w:rsidR="00CC6AB6" w:rsidRPr="00BC1FF9" w:rsidRDefault="00CC6AB6" w:rsidP="00CC6AB6">
      <w:pPr>
        <w:pStyle w:val="FP"/>
        <w:rPr>
          <w:i/>
          <w:iCs/>
          <w:lang w:eastAsia="en-US"/>
        </w:rPr>
      </w:pPr>
      <w:r w:rsidRPr="00BC1FF9">
        <w:rPr>
          <w:i/>
          <w:iCs/>
          <w:lang w:eastAsia="en-US"/>
        </w:rPr>
        <w:t>David (Samsung) replies with a modified proposal</w:t>
      </w:r>
    </w:p>
    <w:p w14:paraId="58EF9F2C" w14:textId="77777777" w:rsidR="00CC6AB6" w:rsidRPr="00BC1FF9" w:rsidRDefault="00CC6AB6" w:rsidP="00CC6AB6">
      <w:pPr>
        <w:pStyle w:val="FP"/>
        <w:rPr>
          <w:i/>
          <w:iCs/>
          <w:lang w:eastAsia="en-US"/>
        </w:rPr>
      </w:pPr>
      <w:r w:rsidRPr="00BC1FF9">
        <w:rPr>
          <w:i/>
          <w:iCs/>
          <w:lang w:eastAsia="en-US"/>
        </w:rPr>
        <w:t>Belen (Ericsson) provides comments to the modified proposal. Thinks that this is a study topic.</w:t>
      </w:r>
    </w:p>
    <w:p w14:paraId="7BBA33D9" w14:textId="77777777" w:rsidR="00CC6AB6" w:rsidRDefault="00CC6AB6" w:rsidP="00CC6AB6">
      <w:pPr>
        <w:pStyle w:val="FP"/>
        <w:rPr>
          <w:i/>
          <w:iCs/>
          <w:lang w:eastAsia="en-US"/>
        </w:rPr>
      </w:pPr>
      <w:r w:rsidRPr="00BC1FF9">
        <w:rPr>
          <w:i/>
          <w:iCs/>
          <w:lang w:eastAsia="en-US"/>
        </w:rPr>
        <w:t>==== Final Deadline ====</w:t>
      </w:r>
    </w:p>
    <w:p w14:paraId="3163F602" w14:textId="77777777" w:rsidR="00CC6AB6" w:rsidRPr="004C2DDB" w:rsidRDefault="00CC6AB6" w:rsidP="00CC6AB6">
      <w:pPr>
        <w:pStyle w:val="FP"/>
        <w:rPr>
          <w:i/>
          <w:iCs/>
          <w:lang w:eastAsia="en-US"/>
        </w:rPr>
      </w:pPr>
    </w:p>
    <w:p w14:paraId="62E16D09" w14:textId="77777777" w:rsidR="00CC6AB6" w:rsidRPr="004C2DDB" w:rsidRDefault="00CC6AB6" w:rsidP="00CC6AB6">
      <w:pPr>
        <w:keepNext/>
        <w:rPr>
          <w:b/>
          <w:bCs/>
          <w:lang w:eastAsia="en-US"/>
        </w:rPr>
      </w:pPr>
      <w:r w:rsidRPr="004C2DDB">
        <w:rPr>
          <w:b/>
          <w:bCs/>
          <w:lang w:eastAsia="en-US"/>
        </w:rPr>
        <w:t>Discussion and conclusion:</w:t>
      </w:r>
    </w:p>
    <w:p w14:paraId="7D20E8F4" w14:textId="7EF9AACE" w:rsidR="00CC6AB6" w:rsidRDefault="00CC6AB6" w:rsidP="00CC6AB6">
      <w:pPr>
        <w:rPr>
          <w:lang w:eastAsia="en-US"/>
        </w:rPr>
      </w:pPr>
      <w:r>
        <w:rPr>
          <w:lang w:eastAsia="en-US"/>
        </w:rPr>
        <w:t xml:space="preserve">r09 with added note was proposed. Ericsson commented that the note moves the discussion to the normative work and preferred no note, but would compromise with an Editor's note from the original note text instead. </w:t>
      </w:r>
      <w:r w:rsidRPr="004C2DDB">
        <w:rPr>
          <w:color w:val="0000FF"/>
          <w:lang w:eastAsia="en-US"/>
        </w:rPr>
        <w:t>S2-220</w:t>
      </w:r>
      <w:r>
        <w:rPr>
          <w:color w:val="0000FF"/>
          <w:lang w:eastAsia="en-US"/>
        </w:rPr>
        <w:t>8777r09 + EN</w:t>
      </w:r>
      <w:r>
        <w:t xml:space="preserve"> was agreed and was revised to </w:t>
      </w:r>
      <w:r w:rsidRPr="004C2DDB">
        <w:rPr>
          <w:color w:val="0000FF"/>
          <w:lang w:eastAsia="en-US"/>
        </w:rPr>
        <w:t>S2-22</w:t>
      </w:r>
      <w:r>
        <w:rPr>
          <w:color w:val="0000FF"/>
          <w:lang w:eastAsia="en-US"/>
        </w:rPr>
        <w:t>09941</w:t>
      </w:r>
      <w:r>
        <w:t xml:space="preserve">, which was </w:t>
      </w:r>
      <w:r w:rsidRPr="00C3284B">
        <w:rPr>
          <w:color w:val="FF0000"/>
          <w:lang w:eastAsia="en-US"/>
        </w:rPr>
        <w:t>approved</w:t>
      </w:r>
      <w:r>
        <w:t>.</w:t>
      </w:r>
    </w:p>
    <w:p w14:paraId="11F02459" w14:textId="77777777" w:rsidR="009B4BDC" w:rsidRDefault="009B4BDC" w:rsidP="009B4BDC">
      <w:pPr>
        <w:rPr>
          <w:lang w:eastAsia="en-US"/>
        </w:rPr>
      </w:pPr>
    </w:p>
    <w:p w14:paraId="395FEAD2" w14:textId="77777777" w:rsidR="00CC6AB6" w:rsidRDefault="00CC6AB6" w:rsidP="00CC6AB6">
      <w:pPr>
        <w:keepNext/>
        <w:pBdr>
          <w:top w:val="single" w:sz="4" w:space="1" w:color="auto"/>
        </w:pBdr>
        <w:rPr>
          <w:lang w:eastAsia="en-US"/>
        </w:rPr>
      </w:pPr>
      <w:r w:rsidRPr="004C2DDB">
        <w:rPr>
          <w:color w:val="0000FF"/>
          <w:lang w:eastAsia="en-US"/>
        </w:rPr>
        <w:t>S2-2208651</w:t>
      </w:r>
      <w:r>
        <w:rPr>
          <w:lang w:eastAsia="en-US"/>
        </w:rPr>
        <w:t xml:space="preserve"> (P-CR) TR 23.700-80: Evaluation and conclusion for Member Selection KI#7. (Source: OPPO, Oracle)</w:t>
      </w:r>
    </w:p>
    <w:p w14:paraId="2FC04A64" w14:textId="77777777" w:rsidR="00CC6AB6" w:rsidRPr="004C2DDB" w:rsidRDefault="00CC6AB6" w:rsidP="00CC6AB6">
      <w:pPr>
        <w:pStyle w:val="FP"/>
        <w:rPr>
          <w:b/>
          <w:bCs/>
          <w:i/>
          <w:iCs/>
          <w:lang w:eastAsia="en-US"/>
        </w:rPr>
      </w:pPr>
      <w:r w:rsidRPr="004C2DDB">
        <w:rPr>
          <w:b/>
          <w:bCs/>
          <w:i/>
          <w:iCs/>
          <w:lang w:eastAsia="en-US"/>
        </w:rPr>
        <w:t>e-mail comments:</w:t>
      </w:r>
    </w:p>
    <w:p w14:paraId="7EF29878" w14:textId="77777777" w:rsidR="00CC6AB6" w:rsidRPr="00BC1FF9" w:rsidRDefault="00CC6AB6" w:rsidP="00CC6AB6">
      <w:pPr>
        <w:pStyle w:val="FP"/>
        <w:rPr>
          <w:i/>
          <w:iCs/>
          <w:lang w:eastAsia="en-US"/>
        </w:rPr>
      </w:pPr>
      <w:r w:rsidRPr="00BC1FF9">
        <w:rPr>
          <w:i/>
          <w:iCs/>
          <w:lang w:eastAsia="en-US"/>
        </w:rPr>
        <w:t>Tricci (OPPO) provides r01 to merge OPPO's 8644 into 8651 per rapporteur proposed agenda plan.</w:t>
      </w:r>
    </w:p>
    <w:p w14:paraId="3BD03200" w14:textId="77777777" w:rsidR="00CC6AB6" w:rsidRPr="00BC1FF9" w:rsidRDefault="00CC6AB6" w:rsidP="00CC6AB6">
      <w:pPr>
        <w:pStyle w:val="FP"/>
        <w:rPr>
          <w:i/>
          <w:iCs/>
          <w:lang w:eastAsia="en-US"/>
        </w:rPr>
      </w:pPr>
      <w:r w:rsidRPr="00BC1FF9">
        <w:rPr>
          <w:i/>
          <w:iCs/>
          <w:lang w:eastAsia="en-US"/>
        </w:rPr>
        <w:t>Dongjoo(Nokia) comments</w:t>
      </w:r>
    </w:p>
    <w:p w14:paraId="3D1AEDF6" w14:textId="77777777" w:rsidR="00CC6AB6" w:rsidRPr="00BC1FF9" w:rsidRDefault="00CC6AB6" w:rsidP="00CC6AB6">
      <w:pPr>
        <w:pStyle w:val="FP"/>
        <w:rPr>
          <w:i/>
          <w:iCs/>
          <w:lang w:eastAsia="en-US"/>
        </w:rPr>
      </w:pPr>
      <w:r w:rsidRPr="00BC1FF9">
        <w:rPr>
          <w:i/>
          <w:iCs/>
          <w:lang w:eastAsia="en-US"/>
        </w:rPr>
        <w:t>Tricci (OPPO) thanks Dongjoo (Nokia) feedback and would like to provide responses.</w:t>
      </w:r>
    </w:p>
    <w:p w14:paraId="4D27C68A" w14:textId="77777777" w:rsidR="00CC6AB6" w:rsidRPr="00BC1FF9" w:rsidRDefault="00CC6AB6" w:rsidP="00CC6AB6">
      <w:pPr>
        <w:pStyle w:val="FP"/>
        <w:rPr>
          <w:i/>
          <w:iCs/>
          <w:lang w:eastAsia="en-US"/>
        </w:rPr>
      </w:pPr>
      <w:r w:rsidRPr="00BC1FF9">
        <w:rPr>
          <w:i/>
          <w:iCs/>
          <w:lang w:eastAsia="en-US"/>
        </w:rPr>
        <w:t>Zhang (Ericsson) object r00 and r01, provides r02</w:t>
      </w:r>
    </w:p>
    <w:p w14:paraId="09F8839D" w14:textId="77777777" w:rsidR="00CC6AB6" w:rsidRPr="00BC1FF9" w:rsidRDefault="00CC6AB6" w:rsidP="00CC6AB6">
      <w:pPr>
        <w:pStyle w:val="FP"/>
        <w:rPr>
          <w:i/>
          <w:iCs/>
          <w:lang w:eastAsia="en-US"/>
        </w:rPr>
      </w:pPr>
      <w:r w:rsidRPr="00BC1FF9">
        <w:rPr>
          <w:i/>
          <w:iCs/>
          <w:lang w:eastAsia="en-US"/>
        </w:rPr>
        <w:t>David (Samsung) provides r03</w:t>
      </w:r>
    </w:p>
    <w:p w14:paraId="1DDDCB98" w14:textId="77777777" w:rsidR="00CC6AB6" w:rsidRPr="00BC1FF9" w:rsidRDefault="00CC6AB6" w:rsidP="00CC6AB6">
      <w:pPr>
        <w:pStyle w:val="FP"/>
        <w:rPr>
          <w:i/>
          <w:iCs/>
          <w:lang w:eastAsia="en-US"/>
        </w:rPr>
      </w:pPr>
      <w:r w:rsidRPr="00BC1FF9">
        <w:rPr>
          <w:i/>
          <w:iCs/>
          <w:lang w:eastAsia="en-US"/>
        </w:rPr>
        <w:t>Tricci (OPPO) accepts r03 as the starting point to discuss the conclusions of member selection for KI#7</w:t>
      </w:r>
    </w:p>
    <w:p w14:paraId="60D84A7A" w14:textId="77777777" w:rsidR="00CC6AB6" w:rsidRPr="00BC1FF9" w:rsidRDefault="00CC6AB6" w:rsidP="00CC6AB6">
      <w:pPr>
        <w:pStyle w:val="FP"/>
        <w:rPr>
          <w:i/>
          <w:iCs/>
          <w:lang w:eastAsia="en-US"/>
        </w:rPr>
      </w:pPr>
      <w:r w:rsidRPr="00BC1FF9">
        <w:rPr>
          <w:i/>
          <w:iCs/>
          <w:lang w:eastAsia="en-US"/>
        </w:rPr>
        <w:t>Tricci (OPPO) would like to request Zhang (Ericsson) to examine the technical justifications for dedicated 5GC NF in other email thread for S2-2208570 before deciding that there is no strong technical justification on this new NF. Thanks.</w:t>
      </w:r>
    </w:p>
    <w:p w14:paraId="64AE165D" w14:textId="77777777" w:rsidR="00CC6AB6" w:rsidRPr="00BC1FF9" w:rsidRDefault="00CC6AB6" w:rsidP="00CC6AB6">
      <w:pPr>
        <w:pStyle w:val="FP"/>
        <w:rPr>
          <w:i/>
          <w:iCs/>
          <w:lang w:eastAsia="en-US"/>
        </w:rPr>
      </w:pPr>
      <w:r w:rsidRPr="00BC1FF9">
        <w:rPr>
          <w:i/>
          <w:iCs/>
          <w:lang w:eastAsia="en-US"/>
        </w:rPr>
        <w:t>Dongjoo(Nokia) provides further feedback to Tricci(OPPO)</w:t>
      </w:r>
    </w:p>
    <w:p w14:paraId="059CEB25" w14:textId="77777777" w:rsidR="00CC6AB6" w:rsidRPr="00BC1FF9" w:rsidRDefault="00CC6AB6" w:rsidP="00CC6AB6">
      <w:pPr>
        <w:pStyle w:val="FP"/>
        <w:rPr>
          <w:i/>
          <w:iCs/>
          <w:lang w:eastAsia="en-US"/>
        </w:rPr>
      </w:pPr>
      <w:r w:rsidRPr="00BC1FF9">
        <w:rPr>
          <w:i/>
          <w:iCs/>
          <w:lang w:eastAsia="en-US"/>
        </w:rPr>
        <w:t>Jaewoo (LGE) provides r04 to merge 8509 into 8651.</w:t>
      </w:r>
    </w:p>
    <w:p w14:paraId="6FF5997E" w14:textId="77777777" w:rsidR="00CC6AB6" w:rsidRPr="00BC1FF9" w:rsidRDefault="00CC6AB6" w:rsidP="00CC6AB6">
      <w:pPr>
        <w:pStyle w:val="FP"/>
        <w:rPr>
          <w:i/>
          <w:iCs/>
          <w:lang w:eastAsia="en-US"/>
        </w:rPr>
      </w:pPr>
      <w:r w:rsidRPr="00BC1FF9">
        <w:rPr>
          <w:i/>
          <w:iCs/>
          <w:lang w:eastAsia="en-US"/>
        </w:rPr>
        <w:t>Tricci (OPPO) thanks Dongjoo (Nokia) feedback. OPPO prepared r05 to suggest a way forward towards conclusion on the member selection aspect for KI#7.</w:t>
      </w:r>
    </w:p>
    <w:p w14:paraId="3C0E79AC" w14:textId="77777777" w:rsidR="00CC6AB6" w:rsidRPr="00BC1FF9" w:rsidRDefault="00CC6AB6" w:rsidP="00CC6AB6">
      <w:pPr>
        <w:pStyle w:val="FP"/>
        <w:rPr>
          <w:i/>
          <w:iCs/>
          <w:lang w:eastAsia="en-US"/>
        </w:rPr>
      </w:pPr>
      <w:r w:rsidRPr="00BC1FF9">
        <w:rPr>
          <w:i/>
          <w:iCs/>
          <w:lang w:eastAsia="en-US"/>
        </w:rPr>
        <w:t>Dongjoo(Nokia) responds to Tricci(OPPO)</w:t>
      </w:r>
    </w:p>
    <w:p w14:paraId="125EA1EA" w14:textId="77777777" w:rsidR="00CC6AB6" w:rsidRPr="00BC1FF9" w:rsidRDefault="00CC6AB6" w:rsidP="00CC6AB6">
      <w:pPr>
        <w:pStyle w:val="FP"/>
        <w:rPr>
          <w:i/>
          <w:iCs/>
          <w:lang w:eastAsia="en-US"/>
        </w:rPr>
      </w:pPr>
      <w:r w:rsidRPr="00BC1FF9">
        <w:rPr>
          <w:i/>
          <w:iCs/>
          <w:lang w:eastAsia="en-US"/>
        </w:rPr>
        <w:t>Aihua(CMCC) comments.</w:t>
      </w:r>
    </w:p>
    <w:p w14:paraId="53764D19" w14:textId="77777777" w:rsidR="00CC6AB6" w:rsidRPr="00BC1FF9" w:rsidRDefault="00CC6AB6" w:rsidP="00CC6AB6">
      <w:pPr>
        <w:pStyle w:val="FP"/>
        <w:rPr>
          <w:i/>
          <w:iCs/>
          <w:lang w:eastAsia="en-US"/>
        </w:rPr>
      </w:pPr>
      <w:r w:rsidRPr="00BC1FF9">
        <w:rPr>
          <w:i/>
          <w:iCs/>
          <w:lang w:eastAsia="en-US"/>
        </w:rPr>
        <w:t>Tricci (OPPO) responds to Dongjoo(Nokia) and requests Nokia to provide clarifications.</w:t>
      </w:r>
    </w:p>
    <w:p w14:paraId="7C788FAB" w14:textId="77777777" w:rsidR="00CC6AB6" w:rsidRPr="00BC1FF9" w:rsidRDefault="00CC6AB6" w:rsidP="00CC6AB6">
      <w:pPr>
        <w:pStyle w:val="FP"/>
        <w:rPr>
          <w:i/>
          <w:iCs/>
          <w:lang w:eastAsia="en-US"/>
        </w:rPr>
      </w:pPr>
      <w:r w:rsidRPr="00BC1FF9">
        <w:rPr>
          <w:i/>
          <w:iCs/>
          <w:lang w:eastAsia="en-US"/>
        </w:rPr>
        <w:t>Tricci (OPPO) thanks Aihua(CMCC) kind confirmation for the importance to specify the member selection criteria. OPPO has further question to CMCC and Nokia on the feasibility to leverage NWDAF to generate the candidate member list.</w:t>
      </w:r>
    </w:p>
    <w:p w14:paraId="382CA049" w14:textId="77777777" w:rsidR="00CC6AB6" w:rsidRPr="00BC1FF9" w:rsidRDefault="00CC6AB6" w:rsidP="00CC6AB6">
      <w:pPr>
        <w:pStyle w:val="FP"/>
        <w:rPr>
          <w:i/>
          <w:iCs/>
          <w:lang w:eastAsia="en-US"/>
        </w:rPr>
      </w:pPr>
      <w:r w:rsidRPr="00BC1FF9">
        <w:rPr>
          <w:i/>
          <w:iCs/>
          <w:lang w:eastAsia="en-US"/>
        </w:rPr>
        <w:t>Malla (NTT DOCOMO) provided r06.</w:t>
      </w:r>
    </w:p>
    <w:p w14:paraId="230DF274" w14:textId="77777777" w:rsidR="00CC6AB6" w:rsidRPr="00BC1FF9" w:rsidRDefault="00CC6AB6" w:rsidP="00CC6AB6">
      <w:pPr>
        <w:pStyle w:val="FP"/>
        <w:rPr>
          <w:i/>
          <w:iCs/>
          <w:lang w:eastAsia="en-US"/>
        </w:rPr>
      </w:pPr>
      <w:r w:rsidRPr="00BC1FF9">
        <w:rPr>
          <w:i/>
          <w:iCs/>
          <w:lang w:eastAsia="en-US"/>
        </w:rPr>
        <w:t>Malla (NTT DOCOMO) replies to Samsung and Oppo.</w:t>
      </w:r>
    </w:p>
    <w:p w14:paraId="691B0F20" w14:textId="77777777" w:rsidR="00CC6AB6" w:rsidRPr="00BC1FF9" w:rsidRDefault="00CC6AB6" w:rsidP="00CC6AB6">
      <w:pPr>
        <w:pStyle w:val="FP"/>
        <w:rPr>
          <w:i/>
          <w:iCs/>
          <w:lang w:eastAsia="en-US"/>
        </w:rPr>
      </w:pPr>
      <w:r w:rsidRPr="00BC1FF9">
        <w:rPr>
          <w:i/>
          <w:iCs/>
          <w:lang w:eastAsia="en-US"/>
        </w:rPr>
        <w:t>Tricci (OPPO) thanks Malla (NTT DOCOMO) explanations, however, OPPO object r06 without any further clarifications from DoCoMo</w:t>
      </w:r>
    </w:p>
    <w:p w14:paraId="4E20274D" w14:textId="77777777" w:rsidR="00CC6AB6" w:rsidRPr="00BC1FF9" w:rsidRDefault="00CC6AB6" w:rsidP="00CC6AB6">
      <w:pPr>
        <w:pStyle w:val="FP"/>
        <w:rPr>
          <w:i/>
          <w:iCs/>
          <w:lang w:eastAsia="en-US"/>
        </w:rPr>
      </w:pPr>
      <w:r w:rsidRPr="00BC1FF9">
        <w:rPr>
          <w:i/>
          <w:iCs/>
          <w:lang w:eastAsia="en-US"/>
        </w:rPr>
        <w:t>David (Samsung) provides r07, cannot accept r06</w:t>
      </w:r>
    </w:p>
    <w:p w14:paraId="4290854C" w14:textId="77777777" w:rsidR="00CC6AB6" w:rsidRPr="00BC1FF9" w:rsidRDefault="00CC6AB6" w:rsidP="00CC6AB6">
      <w:pPr>
        <w:pStyle w:val="FP"/>
        <w:rPr>
          <w:i/>
          <w:iCs/>
          <w:lang w:eastAsia="en-US"/>
        </w:rPr>
      </w:pPr>
      <w:r w:rsidRPr="00BC1FF9">
        <w:rPr>
          <w:i/>
          <w:iCs/>
          <w:lang w:eastAsia="en-US"/>
        </w:rPr>
        <w:t>Tricci (OPPO) would like to further respond to Malla (DoCoMo).</w:t>
      </w:r>
    </w:p>
    <w:p w14:paraId="3D5683A9" w14:textId="77777777" w:rsidR="00CC6AB6" w:rsidRPr="00BC1FF9" w:rsidRDefault="00CC6AB6" w:rsidP="00CC6AB6">
      <w:pPr>
        <w:pStyle w:val="FP"/>
        <w:rPr>
          <w:i/>
          <w:iCs/>
          <w:lang w:eastAsia="en-US"/>
        </w:rPr>
      </w:pPr>
      <w:r w:rsidRPr="00BC1FF9">
        <w:rPr>
          <w:i/>
          <w:iCs/>
          <w:lang w:eastAsia="en-US"/>
        </w:rPr>
        <w:t>Dongjoo(Nokia) responds to Tricci(OPPO) and asks a question</w:t>
      </w:r>
    </w:p>
    <w:p w14:paraId="3B05B613" w14:textId="77777777" w:rsidR="00CC6AB6" w:rsidRPr="00BC1FF9" w:rsidRDefault="00CC6AB6" w:rsidP="00CC6AB6">
      <w:pPr>
        <w:pStyle w:val="FP"/>
        <w:rPr>
          <w:i/>
          <w:iCs/>
          <w:lang w:eastAsia="en-US"/>
        </w:rPr>
      </w:pPr>
      <w:r w:rsidRPr="00BC1FF9">
        <w:rPr>
          <w:i/>
          <w:iCs/>
          <w:lang w:eastAsia="en-US"/>
        </w:rPr>
        <w:t>Zhang (Ericsson) provide comment to Dongjoo(Nokia) and Malla (Docomo)</w:t>
      </w:r>
    </w:p>
    <w:p w14:paraId="6526BBE9" w14:textId="77777777" w:rsidR="00CC6AB6" w:rsidRPr="00BC1FF9" w:rsidRDefault="00CC6AB6" w:rsidP="00CC6AB6">
      <w:pPr>
        <w:pStyle w:val="FP"/>
        <w:rPr>
          <w:i/>
          <w:iCs/>
          <w:lang w:eastAsia="en-US"/>
        </w:rPr>
      </w:pPr>
      <w:r w:rsidRPr="00BC1FF9">
        <w:rPr>
          <w:i/>
          <w:iCs/>
          <w:lang w:eastAsia="en-US"/>
        </w:rPr>
        <w:t>David (Samsung) provides views on Dongjoo's questions</w:t>
      </w:r>
    </w:p>
    <w:p w14:paraId="1A03BEA7" w14:textId="77777777" w:rsidR="00CC6AB6" w:rsidRPr="00BC1FF9" w:rsidRDefault="00CC6AB6" w:rsidP="00CC6AB6">
      <w:pPr>
        <w:pStyle w:val="FP"/>
        <w:rPr>
          <w:i/>
          <w:iCs/>
          <w:lang w:eastAsia="en-US"/>
        </w:rPr>
      </w:pPr>
      <w:r w:rsidRPr="00BC1FF9">
        <w:rPr>
          <w:i/>
          <w:iCs/>
          <w:lang w:eastAsia="en-US"/>
        </w:rPr>
        <w:t>Malla (NTT DOCOMO) replies to Tricci (OPPO).</w:t>
      </w:r>
    </w:p>
    <w:p w14:paraId="1CB5BA74" w14:textId="77777777" w:rsidR="00CC6AB6" w:rsidRPr="00BC1FF9" w:rsidRDefault="00CC6AB6" w:rsidP="00CC6AB6">
      <w:pPr>
        <w:pStyle w:val="FP"/>
        <w:rPr>
          <w:i/>
          <w:iCs/>
          <w:lang w:eastAsia="en-US"/>
        </w:rPr>
      </w:pPr>
      <w:r w:rsidRPr="00BC1FF9">
        <w:rPr>
          <w:i/>
          <w:iCs/>
          <w:lang w:eastAsia="en-US"/>
        </w:rPr>
        <w:t>Tricci (OPPO) thanks Malla (NTT DOCOMO) responses. OPPO asks for further clarifications.</w:t>
      </w:r>
    </w:p>
    <w:p w14:paraId="02BEA6F2" w14:textId="77777777" w:rsidR="00CC6AB6" w:rsidRPr="00BC1FF9" w:rsidRDefault="00CC6AB6" w:rsidP="00CC6AB6">
      <w:pPr>
        <w:pStyle w:val="FP"/>
        <w:rPr>
          <w:i/>
          <w:iCs/>
          <w:lang w:eastAsia="en-US"/>
        </w:rPr>
      </w:pPr>
      <w:r w:rsidRPr="00BC1FF9">
        <w:rPr>
          <w:i/>
          <w:iCs/>
          <w:lang w:eastAsia="en-US"/>
        </w:rPr>
        <w:t>David (Samsung) comments on Docomo's views.</w:t>
      </w:r>
    </w:p>
    <w:p w14:paraId="67174B3B" w14:textId="77777777" w:rsidR="00CC6AB6" w:rsidRPr="00BC1FF9" w:rsidRDefault="00CC6AB6" w:rsidP="00CC6AB6">
      <w:pPr>
        <w:pStyle w:val="FP"/>
        <w:rPr>
          <w:i/>
          <w:iCs/>
          <w:lang w:eastAsia="en-US"/>
        </w:rPr>
      </w:pPr>
      <w:r w:rsidRPr="00BC1FF9">
        <w:rPr>
          <w:i/>
          <w:iCs/>
          <w:lang w:eastAsia="en-US"/>
        </w:rPr>
        <w:t>Dongjoo(Nokia) responds to David(Samsung)</w:t>
      </w:r>
    </w:p>
    <w:p w14:paraId="03AE14EB" w14:textId="77777777" w:rsidR="00CC6AB6" w:rsidRPr="00BC1FF9" w:rsidRDefault="00CC6AB6" w:rsidP="00CC6AB6">
      <w:pPr>
        <w:pStyle w:val="FP"/>
        <w:rPr>
          <w:i/>
          <w:iCs/>
          <w:lang w:eastAsia="en-US"/>
        </w:rPr>
      </w:pPr>
      <w:r w:rsidRPr="00BC1FF9">
        <w:rPr>
          <w:i/>
          <w:iCs/>
          <w:lang w:eastAsia="en-US"/>
        </w:rPr>
        <w:t>Wang Yuan (Huawei) is ok with r06 and r07, and proposes to merge FL member selection part of S2-2208709 into S2-2208651, provides r08 and cosigns this pCR.</w:t>
      </w:r>
    </w:p>
    <w:p w14:paraId="486536DD" w14:textId="77777777" w:rsidR="00CC6AB6" w:rsidRPr="00BC1FF9" w:rsidRDefault="00CC6AB6" w:rsidP="00CC6AB6">
      <w:pPr>
        <w:pStyle w:val="FP"/>
        <w:rPr>
          <w:i/>
          <w:iCs/>
          <w:lang w:eastAsia="en-US"/>
        </w:rPr>
      </w:pPr>
      <w:r w:rsidRPr="00BC1FF9">
        <w:rPr>
          <w:i/>
          <w:iCs/>
          <w:lang w:eastAsia="en-US"/>
        </w:rPr>
        <w:t>Dongjoo(Nokia) provides r09</w:t>
      </w:r>
    </w:p>
    <w:p w14:paraId="6DF69EAA" w14:textId="77777777" w:rsidR="00CC6AB6" w:rsidRPr="00BC1FF9" w:rsidRDefault="00CC6AB6" w:rsidP="00CC6AB6">
      <w:pPr>
        <w:pStyle w:val="FP"/>
        <w:rPr>
          <w:i/>
          <w:iCs/>
          <w:lang w:eastAsia="en-US"/>
        </w:rPr>
      </w:pPr>
      <w:r w:rsidRPr="00BC1FF9">
        <w:rPr>
          <w:i/>
          <w:iCs/>
          <w:lang w:eastAsia="en-US"/>
        </w:rPr>
        <w:t>David (Samsung) objects to r09 and co-signs r08</w:t>
      </w:r>
    </w:p>
    <w:p w14:paraId="2931CC8E" w14:textId="77777777" w:rsidR="00CC6AB6" w:rsidRPr="00BC1FF9" w:rsidRDefault="00CC6AB6" w:rsidP="00CC6AB6">
      <w:pPr>
        <w:pStyle w:val="FP"/>
        <w:rPr>
          <w:i/>
          <w:iCs/>
          <w:lang w:eastAsia="en-US"/>
        </w:rPr>
      </w:pPr>
      <w:r w:rsidRPr="00BC1FF9">
        <w:rPr>
          <w:i/>
          <w:iCs/>
          <w:lang w:eastAsia="en-US"/>
        </w:rPr>
        <w:t>Dongjoo(Nokia) responses to David (Samsung)</w:t>
      </w:r>
    </w:p>
    <w:p w14:paraId="76813388" w14:textId="77777777" w:rsidR="00CC6AB6" w:rsidRPr="00BC1FF9" w:rsidRDefault="00CC6AB6" w:rsidP="00CC6AB6">
      <w:pPr>
        <w:pStyle w:val="FP"/>
        <w:rPr>
          <w:i/>
          <w:iCs/>
          <w:lang w:eastAsia="en-US"/>
        </w:rPr>
      </w:pPr>
      <w:r w:rsidRPr="00BC1FF9">
        <w:rPr>
          <w:i/>
          <w:iCs/>
          <w:lang w:eastAsia="en-US"/>
        </w:rPr>
        <w:t>David (Samsung) replies to Dongjoo</w:t>
      </w:r>
    </w:p>
    <w:p w14:paraId="55A2E157" w14:textId="77777777" w:rsidR="00CC6AB6" w:rsidRPr="00BC1FF9" w:rsidRDefault="00CC6AB6" w:rsidP="00CC6AB6">
      <w:pPr>
        <w:pStyle w:val="FP"/>
        <w:rPr>
          <w:i/>
          <w:iCs/>
          <w:lang w:eastAsia="en-US"/>
        </w:rPr>
      </w:pPr>
      <w:r w:rsidRPr="00BC1FF9">
        <w:rPr>
          <w:i/>
          <w:iCs/>
          <w:lang w:eastAsia="en-US"/>
        </w:rPr>
        <w:t>Aihua(CMCC) provides r10.</w:t>
      </w:r>
    </w:p>
    <w:p w14:paraId="64ABA709" w14:textId="77777777" w:rsidR="00CC6AB6" w:rsidRPr="00BC1FF9" w:rsidRDefault="00CC6AB6" w:rsidP="00CC6AB6">
      <w:pPr>
        <w:pStyle w:val="FP"/>
        <w:rPr>
          <w:i/>
          <w:iCs/>
          <w:lang w:eastAsia="en-US"/>
        </w:rPr>
      </w:pPr>
      <w:r w:rsidRPr="00BC1FF9">
        <w:rPr>
          <w:i/>
          <w:iCs/>
          <w:lang w:eastAsia="en-US"/>
        </w:rPr>
        <w:t>Vivian(vivo) raises a concern about whether NWDAF analytics should be added as another criteria for FL member selection</w:t>
      </w:r>
    </w:p>
    <w:p w14:paraId="2833FBB5" w14:textId="77777777" w:rsidR="00CC6AB6" w:rsidRPr="00BC1FF9" w:rsidRDefault="00CC6AB6" w:rsidP="00CC6AB6">
      <w:pPr>
        <w:pStyle w:val="FP"/>
        <w:rPr>
          <w:i/>
          <w:iCs/>
          <w:lang w:eastAsia="en-US"/>
        </w:rPr>
      </w:pPr>
      <w:r w:rsidRPr="00BC1FF9">
        <w:rPr>
          <w:i/>
          <w:iCs/>
          <w:lang w:eastAsia="en-US"/>
        </w:rPr>
        <w:t>David (Samsung) can accept r10, asks CMCC if they'd be willing to merge their evaluation content into this paper.</w:t>
      </w:r>
    </w:p>
    <w:p w14:paraId="6D4C16C2" w14:textId="77777777" w:rsidR="00CC6AB6" w:rsidRPr="00BC1FF9" w:rsidRDefault="00CC6AB6" w:rsidP="00CC6AB6">
      <w:pPr>
        <w:pStyle w:val="FP"/>
        <w:rPr>
          <w:i/>
          <w:iCs/>
          <w:lang w:eastAsia="en-US"/>
        </w:rPr>
      </w:pPr>
      <w:r w:rsidRPr="00BC1FF9">
        <w:rPr>
          <w:i/>
          <w:iCs/>
          <w:lang w:eastAsia="en-US"/>
        </w:rPr>
        <w:t>Menghan(China Telecom) comments on other than the controversial issue and provides r11 (based on r10)</w:t>
      </w:r>
    </w:p>
    <w:p w14:paraId="1B11FFAC" w14:textId="77777777" w:rsidR="00CC6AB6" w:rsidRPr="00BC1FF9" w:rsidRDefault="00CC6AB6" w:rsidP="00CC6AB6">
      <w:pPr>
        <w:pStyle w:val="FP"/>
        <w:rPr>
          <w:i/>
          <w:iCs/>
          <w:lang w:eastAsia="en-US"/>
        </w:rPr>
      </w:pPr>
      <w:r w:rsidRPr="00BC1FF9">
        <w:rPr>
          <w:i/>
          <w:iCs/>
          <w:lang w:eastAsia="en-US"/>
        </w:rPr>
        <w:t>Tricci (OPPO) thanks Menghan(China Telecom) clarifications and update, and asks for more clarifications.</w:t>
      </w:r>
    </w:p>
    <w:p w14:paraId="1C8A323E" w14:textId="77777777" w:rsidR="00CC6AB6" w:rsidRPr="00BC1FF9" w:rsidRDefault="00CC6AB6" w:rsidP="00CC6AB6">
      <w:pPr>
        <w:pStyle w:val="FP"/>
        <w:rPr>
          <w:i/>
          <w:iCs/>
          <w:lang w:eastAsia="en-US"/>
        </w:rPr>
      </w:pPr>
      <w:r w:rsidRPr="00BC1FF9">
        <w:rPr>
          <w:i/>
          <w:iCs/>
          <w:lang w:eastAsia="en-US"/>
        </w:rPr>
        <w:t>Malla (NTT DOCOMO) replies to Tricci (OPPO) and David (Samsung).</w:t>
      </w:r>
    </w:p>
    <w:p w14:paraId="7CB6364F" w14:textId="77777777" w:rsidR="00CC6AB6" w:rsidRPr="00BC1FF9" w:rsidRDefault="00CC6AB6" w:rsidP="00CC6AB6">
      <w:pPr>
        <w:pStyle w:val="FP"/>
        <w:rPr>
          <w:i/>
          <w:iCs/>
          <w:lang w:eastAsia="en-US"/>
        </w:rPr>
      </w:pPr>
      <w:r w:rsidRPr="00BC1FF9">
        <w:rPr>
          <w:i/>
          <w:iCs/>
          <w:lang w:eastAsia="en-US"/>
        </w:rPr>
        <w:t>Belen (Ericsson) provides comments, ask not to include QoS information that is discussed in KI#6</w:t>
      </w:r>
    </w:p>
    <w:p w14:paraId="754E60F8" w14:textId="77777777" w:rsidR="00CC6AB6" w:rsidRPr="00BC1FF9" w:rsidRDefault="00CC6AB6" w:rsidP="00CC6AB6">
      <w:pPr>
        <w:pStyle w:val="FP"/>
        <w:rPr>
          <w:i/>
          <w:iCs/>
          <w:lang w:eastAsia="en-US"/>
        </w:rPr>
      </w:pPr>
      <w:r w:rsidRPr="00BC1FF9">
        <w:rPr>
          <w:i/>
          <w:iCs/>
          <w:lang w:eastAsia="en-US"/>
        </w:rPr>
        <w:t>Jihoon (ETRI) asks David (Samsung) about AI/ML session identifier (AMSID) for clarification.</w:t>
      </w:r>
    </w:p>
    <w:p w14:paraId="5AEAF610" w14:textId="77777777" w:rsidR="00CC6AB6" w:rsidRPr="00BC1FF9" w:rsidRDefault="00CC6AB6" w:rsidP="00CC6AB6">
      <w:pPr>
        <w:pStyle w:val="FP"/>
        <w:rPr>
          <w:i/>
          <w:iCs/>
          <w:lang w:eastAsia="en-US"/>
        </w:rPr>
      </w:pPr>
      <w:r w:rsidRPr="00BC1FF9">
        <w:rPr>
          <w:i/>
          <w:iCs/>
          <w:lang w:eastAsia="en-US"/>
        </w:rPr>
        <w:t>Aihua(CMCC) replies to David (Samsung): it looks not necessary to merge 8886 into this paper.</w:t>
      </w:r>
    </w:p>
    <w:p w14:paraId="02EEBA47" w14:textId="77777777" w:rsidR="00CC6AB6" w:rsidRPr="00BC1FF9" w:rsidRDefault="00CC6AB6" w:rsidP="00CC6AB6">
      <w:pPr>
        <w:pStyle w:val="FP"/>
        <w:rPr>
          <w:i/>
          <w:iCs/>
          <w:lang w:eastAsia="en-US"/>
        </w:rPr>
      </w:pPr>
      <w:r w:rsidRPr="00BC1FF9">
        <w:rPr>
          <w:i/>
          <w:iCs/>
          <w:lang w:eastAsia="en-US"/>
        </w:rPr>
        <w:t>Tricci (OPPO) thanks Malla (NTT DOCOMO) kind responses.</w:t>
      </w:r>
    </w:p>
    <w:p w14:paraId="1B6CEFF1" w14:textId="77777777" w:rsidR="00CC6AB6" w:rsidRPr="00BC1FF9" w:rsidRDefault="00CC6AB6" w:rsidP="00CC6AB6">
      <w:pPr>
        <w:pStyle w:val="FP"/>
        <w:rPr>
          <w:i/>
          <w:iCs/>
          <w:lang w:eastAsia="en-US"/>
        </w:rPr>
      </w:pPr>
      <w:r w:rsidRPr="00BC1FF9">
        <w:rPr>
          <w:i/>
          <w:iCs/>
          <w:lang w:eastAsia="en-US"/>
        </w:rPr>
        <w:t>Zhang (Ericsson) object all version from r08</w:t>
      </w:r>
    </w:p>
    <w:p w14:paraId="3D3DA23B" w14:textId="77777777" w:rsidR="00CC6AB6" w:rsidRPr="00BC1FF9" w:rsidRDefault="00CC6AB6" w:rsidP="00CC6AB6">
      <w:pPr>
        <w:pStyle w:val="FP"/>
        <w:rPr>
          <w:i/>
          <w:iCs/>
          <w:lang w:eastAsia="en-US"/>
        </w:rPr>
      </w:pPr>
      <w:r w:rsidRPr="00BC1FF9">
        <w:rPr>
          <w:i/>
          <w:iCs/>
          <w:lang w:eastAsia="en-US"/>
        </w:rPr>
        <w:t>Menghan(China Telecom) replies to Tricci(OPPO)</w:t>
      </w:r>
    </w:p>
    <w:p w14:paraId="00858C53" w14:textId="77777777" w:rsidR="00CC6AB6" w:rsidRPr="00BC1FF9" w:rsidRDefault="00CC6AB6" w:rsidP="00CC6AB6">
      <w:pPr>
        <w:pStyle w:val="FP"/>
        <w:rPr>
          <w:i/>
          <w:iCs/>
          <w:lang w:eastAsia="en-US"/>
        </w:rPr>
      </w:pPr>
      <w:r w:rsidRPr="00BC1FF9">
        <w:rPr>
          <w:i/>
          <w:iCs/>
          <w:lang w:eastAsia="en-US"/>
        </w:rPr>
        <w:lastRenderedPageBreak/>
        <w:t>Aihua(CMCC) replies to Belen (Ericsson) that QoS information is helpful for the AF to select the FL member, asking to keep in list.</w:t>
      </w:r>
    </w:p>
    <w:p w14:paraId="1E650C4B" w14:textId="77777777" w:rsidR="00CC6AB6" w:rsidRPr="00BC1FF9" w:rsidRDefault="00CC6AB6" w:rsidP="00CC6AB6">
      <w:pPr>
        <w:pStyle w:val="FP"/>
        <w:rPr>
          <w:i/>
          <w:iCs/>
          <w:lang w:eastAsia="en-US"/>
        </w:rPr>
      </w:pPr>
      <w:r w:rsidRPr="00BC1FF9">
        <w:rPr>
          <w:i/>
          <w:iCs/>
          <w:lang w:eastAsia="en-US"/>
        </w:rPr>
        <w:t>Dongjoo (Nokia) comments.</w:t>
      </w:r>
    </w:p>
    <w:p w14:paraId="25955F4F" w14:textId="77777777" w:rsidR="00CC6AB6" w:rsidRPr="00BC1FF9" w:rsidRDefault="00CC6AB6" w:rsidP="00CC6AB6">
      <w:pPr>
        <w:pStyle w:val="FP"/>
        <w:rPr>
          <w:i/>
          <w:iCs/>
          <w:lang w:eastAsia="en-US"/>
        </w:rPr>
      </w:pPr>
      <w:r w:rsidRPr="00BC1FF9">
        <w:rPr>
          <w:i/>
          <w:iCs/>
          <w:lang w:eastAsia="en-US"/>
        </w:rPr>
        <w:t>Belen (Ericsson) replies to CMCC that the AF can use Analytics on QoS Sustainability</w:t>
      </w:r>
    </w:p>
    <w:p w14:paraId="6E76124E" w14:textId="77777777" w:rsidR="00CC6AB6" w:rsidRPr="00BC1FF9" w:rsidRDefault="00CC6AB6" w:rsidP="00CC6AB6">
      <w:pPr>
        <w:pStyle w:val="FP"/>
        <w:rPr>
          <w:i/>
          <w:iCs/>
          <w:lang w:eastAsia="en-US"/>
        </w:rPr>
      </w:pPr>
      <w:r w:rsidRPr="00BC1FF9">
        <w:rPr>
          <w:i/>
          <w:iCs/>
          <w:lang w:eastAsia="en-US"/>
        </w:rPr>
        <w:t>Tricci (OPPO) responds to Dongjoo (Nokia) comments.</w:t>
      </w:r>
    </w:p>
    <w:p w14:paraId="42A93029" w14:textId="77777777" w:rsidR="00CC6AB6" w:rsidRPr="00BC1FF9" w:rsidRDefault="00CC6AB6" w:rsidP="00CC6AB6">
      <w:pPr>
        <w:pStyle w:val="FP"/>
        <w:rPr>
          <w:i/>
          <w:iCs/>
          <w:lang w:eastAsia="en-US"/>
        </w:rPr>
      </w:pPr>
      <w:r w:rsidRPr="00BC1FF9">
        <w:rPr>
          <w:i/>
          <w:iCs/>
          <w:lang w:eastAsia="en-US"/>
        </w:rPr>
        <w:t>David (Samsung) replies to Ericsson</w:t>
      </w:r>
    </w:p>
    <w:p w14:paraId="6FA973D3" w14:textId="77777777" w:rsidR="00CC6AB6" w:rsidRPr="00BC1FF9" w:rsidRDefault="00CC6AB6" w:rsidP="00CC6AB6">
      <w:pPr>
        <w:pStyle w:val="FP"/>
        <w:rPr>
          <w:i/>
          <w:iCs/>
          <w:lang w:eastAsia="en-US"/>
        </w:rPr>
      </w:pPr>
      <w:r w:rsidRPr="00BC1FF9">
        <w:rPr>
          <w:i/>
          <w:iCs/>
          <w:lang w:eastAsia="en-US"/>
        </w:rPr>
        <w:t>Zhang (Ericsson) response to David (Samsung)</w:t>
      </w:r>
    </w:p>
    <w:p w14:paraId="52CD6B2C" w14:textId="77777777" w:rsidR="00CC6AB6" w:rsidRPr="00BC1FF9" w:rsidRDefault="00CC6AB6" w:rsidP="00CC6AB6">
      <w:pPr>
        <w:pStyle w:val="FP"/>
        <w:rPr>
          <w:i/>
          <w:iCs/>
          <w:lang w:eastAsia="en-US"/>
        </w:rPr>
      </w:pPr>
      <w:r w:rsidRPr="00BC1FF9">
        <w:rPr>
          <w:i/>
          <w:iCs/>
          <w:lang w:eastAsia="en-US"/>
        </w:rPr>
        <w:t>==== Revisions Deadline ====</w:t>
      </w:r>
    </w:p>
    <w:p w14:paraId="2D956B33" w14:textId="77777777" w:rsidR="00CC6AB6" w:rsidRPr="00BC1FF9" w:rsidRDefault="00CC6AB6" w:rsidP="00CC6AB6">
      <w:pPr>
        <w:pStyle w:val="FP"/>
        <w:rPr>
          <w:i/>
          <w:iCs/>
          <w:lang w:eastAsia="en-US"/>
        </w:rPr>
      </w:pPr>
      <w:r w:rsidRPr="00BC1FF9">
        <w:rPr>
          <w:i/>
          <w:iCs/>
          <w:lang w:eastAsia="en-US"/>
        </w:rPr>
        <w:t>Jihoon (ETRI) replies to David (Samsung).</w:t>
      </w:r>
    </w:p>
    <w:p w14:paraId="583E52CD" w14:textId="77777777" w:rsidR="00CC6AB6" w:rsidRPr="00BC1FF9" w:rsidRDefault="00CC6AB6" w:rsidP="00CC6AB6">
      <w:pPr>
        <w:pStyle w:val="FP"/>
        <w:rPr>
          <w:i/>
          <w:iCs/>
          <w:lang w:eastAsia="en-US"/>
        </w:rPr>
      </w:pPr>
      <w:r w:rsidRPr="00BC1FF9">
        <w:rPr>
          <w:i/>
          <w:iCs/>
          <w:lang w:eastAsia="en-US"/>
        </w:rPr>
        <w:t>Tricci (OPPO) responds also to Jihoon (ETRI) on clarifying the use of the AMSID</w:t>
      </w:r>
    </w:p>
    <w:p w14:paraId="69FB630E" w14:textId="77777777" w:rsidR="00CC6AB6" w:rsidRPr="00BC1FF9" w:rsidRDefault="00CC6AB6" w:rsidP="00CC6AB6">
      <w:pPr>
        <w:pStyle w:val="FP"/>
        <w:rPr>
          <w:i/>
          <w:iCs/>
          <w:lang w:eastAsia="en-US"/>
        </w:rPr>
      </w:pPr>
      <w:r w:rsidRPr="00BC1FF9">
        <w:rPr>
          <w:i/>
          <w:iCs/>
          <w:lang w:eastAsia="en-US"/>
        </w:rPr>
        <w:t>Zhang (Ericsson) provides comments and thanks Tricci's comment</w:t>
      </w:r>
    </w:p>
    <w:p w14:paraId="6C13EF18" w14:textId="77777777" w:rsidR="00CC6AB6" w:rsidRPr="00BC1FF9" w:rsidRDefault="00CC6AB6" w:rsidP="00CC6AB6">
      <w:pPr>
        <w:pStyle w:val="FP"/>
        <w:rPr>
          <w:i/>
          <w:iCs/>
          <w:lang w:eastAsia="en-US"/>
        </w:rPr>
      </w:pPr>
      <w:r w:rsidRPr="00BC1FF9">
        <w:rPr>
          <w:i/>
          <w:iCs/>
          <w:lang w:eastAsia="en-US"/>
        </w:rPr>
        <w:t>Tricci (OPPO) would like to build common understandings on what exactly we are disagreeing before we can discuss how to move forward.</w:t>
      </w:r>
    </w:p>
    <w:p w14:paraId="53C851D8" w14:textId="77777777" w:rsidR="00CC6AB6" w:rsidRPr="00BC1FF9" w:rsidRDefault="00CC6AB6" w:rsidP="00CC6AB6">
      <w:pPr>
        <w:pStyle w:val="FP"/>
        <w:rPr>
          <w:i/>
          <w:iCs/>
          <w:lang w:eastAsia="en-US"/>
        </w:rPr>
      </w:pPr>
      <w:r w:rsidRPr="00BC1FF9">
        <w:rPr>
          <w:i/>
          <w:iCs/>
          <w:lang w:eastAsia="en-US"/>
        </w:rPr>
        <w:t>Zhang (Ericsson) response to Tricci (OPPO) and provides r12 after revision deadline. Pointed out that the following sentence is not correct and all the version with the sentence should be objected.</w:t>
      </w:r>
    </w:p>
    <w:p w14:paraId="46F8BB7D" w14:textId="77777777" w:rsidR="00CC6AB6" w:rsidRPr="00BC1FF9" w:rsidRDefault="00CC6AB6" w:rsidP="00CC6AB6">
      <w:pPr>
        <w:pStyle w:val="FP"/>
        <w:rPr>
          <w:i/>
          <w:iCs/>
          <w:lang w:eastAsia="en-US"/>
        </w:rPr>
      </w:pPr>
      <w:r w:rsidRPr="00BC1FF9">
        <w:rPr>
          <w:i/>
          <w:iCs/>
          <w:lang w:eastAsia="en-US"/>
        </w:rPr>
        <w:t>'The criteria below provided by the AF is used for candidate UE list selected by 5GC NF for member selection.'</w:t>
      </w:r>
    </w:p>
    <w:p w14:paraId="4F3D7317" w14:textId="77777777" w:rsidR="00CC6AB6" w:rsidRPr="00BC1FF9" w:rsidRDefault="00CC6AB6" w:rsidP="00CC6AB6">
      <w:pPr>
        <w:pStyle w:val="FP"/>
        <w:rPr>
          <w:i/>
          <w:iCs/>
          <w:lang w:eastAsia="en-US"/>
        </w:rPr>
      </w:pPr>
      <w:r w:rsidRPr="00BC1FF9">
        <w:rPr>
          <w:i/>
          <w:iCs/>
          <w:lang w:eastAsia="en-US"/>
        </w:rPr>
        <w:t>Malla (NTT DOCOMO) only accept r09 (from Nokia) and can live with r12 (provided after deadline), and object all revisions.</w:t>
      </w:r>
    </w:p>
    <w:p w14:paraId="03751A8B" w14:textId="77777777" w:rsidR="00CC6AB6" w:rsidRPr="00BC1FF9" w:rsidRDefault="00CC6AB6" w:rsidP="00CC6AB6">
      <w:pPr>
        <w:pStyle w:val="FP"/>
        <w:rPr>
          <w:i/>
          <w:iCs/>
          <w:lang w:eastAsia="en-US"/>
        </w:rPr>
      </w:pPr>
      <w:r w:rsidRPr="00BC1FF9">
        <w:rPr>
          <w:i/>
          <w:iCs/>
          <w:lang w:eastAsia="en-US"/>
        </w:rPr>
        <w:t>Tricci (OPPO) thanks Zhang (Ericsson) feedback and would like to provide some clarifications.</w:t>
      </w:r>
    </w:p>
    <w:p w14:paraId="3E87EA2A" w14:textId="77777777" w:rsidR="00CC6AB6" w:rsidRPr="00BC1FF9" w:rsidRDefault="00CC6AB6" w:rsidP="00CC6AB6">
      <w:pPr>
        <w:pStyle w:val="FP"/>
        <w:rPr>
          <w:i/>
          <w:iCs/>
          <w:lang w:eastAsia="en-US"/>
        </w:rPr>
      </w:pPr>
      <w:r w:rsidRPr="00BC1FF9">
        <w:rPr>
          <w:i/>
          <w:iCs/>
          <w:lang w:eastAsia="en-US"/>
        </w:rPr>
        <w:t>Dongjoo (Nokia) also accepts r09 and can live with r12 (but further changes are required in the evaluation part from both r09 and r12), and objects all other revisions.</w:t>
      </w:r>
    </w:p>
    <w:p w14:paraId="7F2F126A" w14:textId="77777777" w:rsidR="00CC6AB6" w:rsidRPr="00BC1FF9" w:rsidRDefault="00CC6AB6" w:rsidP="00CC6AB6">
      <w:pPr>
        <w:pStyle w:val="FP"/>
        <w:rPr>
          <w:i/>
          <w:iCs/>
          <w:lang w:eastAsia="en-US"/>
        </w:rPr>
      </w:pPr>
      <w:r w:rsidRPr="00BC1FF9">
        <w:rPr>
          <w:i/>
          <w:iCs/>
          <w:lang w:eastAsia="en-US"/>
        </w:rPr>
        <w:t>Dongjoo (Nokia) response to Tricci (OPPO) on the 'fundamental disagreement on the requirements'</w:t>
      </w:r>
    </w:p>
    <w:p w14:paraId="4BE25F73" w14:textId="77777777" w:rsidR="00CC6AB6" w:rsidRPr="00BC1FF9" w:rsidRDefault="00CC6AB6" w:rsidP="00CC6AB6">
      <w:pPr>
        <w:pStyle w:val="FP"/>
        <w:rPr>
          <w:i/>
          <w:iCs/>
          <w:lang w:eastAsia="en-US"/>
        </w:rPr>
      </w:pPr>
      <w:r w:rsidRPr="00BC1FF9">
        <w:rPr>
          <w:i/>
          <w:iCs/>
          <w:lang w:eastAsia="en-US"/>
        </w:rPr>
        <w:t>Tricci (OPPO) thanks Dongjoo (Nokia) feedback for his clarifications, however, OPPO respectfully confused by Nokia's response because it is contradiction of itself.</w:t>
      </w:r>
    </w:p>
    <w:p w14:paraId="46748AD4" w14:textId="77777777" w:rsidR="00CC6AB6" w:rsidRPr="00BC1FF9" w:rsidRDefault="00CC6AB6" w:rsidP="00CC6AB6">
      <w:pPr>
        <w:pStyle w:val="FP"/>
        <w:rPr>
          <w:i/>
          <w:iCs/>
          <w:lang w:eastAsia="en-US"/>
        </w:rPr>
      </w:pPr>
      <w:r w:rsidRPr="00BC1FF9">
        <w:rPr>
          <w:i/>
          <w:iCs/>
          <w:lang w:eastAsia="en-US"/>
        </w:rPr>
        <w:t>Tricci (OPPO) can live with r08. OPPO can NOT accept any version that exclude the support for Dedicated NF.</w:t>
      </w:r>
    </w:p>
    <w:p w14:paraId="7FFECEDD" w14:textId="77777777" w:rsidR="00CC6AB6" w:rsidRPr="00BC1FF9" w:rsidRDefault="00CC6AB6" w:rsidP="00CC6AB6">
      <w:pPr>
        <w:pStyle w:val="FP"/>
        <w:rPr>
          <w:i/>
          <w:iCs/>
          <w:lang w:eastAsia="en-US"/>
        </w:rPr>
      </w:pPr>
      <w:r w:rsidRPr="00BC1FF9">
        <w:rPr>
          <w:i/>
          <w:iCs/>
          <w:lang w:eastAsia="en-US"/>
        </w:rPr>
        <w:t>Dongjoo (Nokia) answers to Tricci (OPPO)'s question.</w:t>
      </w:r>
    </w:p>
    <w:p w14:paraId="6D52EB0B" w14:textId="77777777" w:rsidR="00CC6AB6" w:rsidRPr="00BC1FF9" w:rsidRDefault="00CC6AB6" w:rsidP="00CC6AB6">
      <w:pPr>
        <w:pStyle w:val="FP"/>
        <w:rPr>
          <w:i/>
          <w:iCs/>
          <w:lang w:eastAsia="en-US"/>
        </w:rPr>
      </w:pPr>
      <w:r w:rsidRPr="00BC1FF9">
        <w:rPr>
          <w:i/>
          <w:iCs/>
          <w:lang w:eastAsia="en-US"/>
        </w:rPr>
        <w:t>David (Samsung) agrees to r11, r10, r08; objects to r09 and late r12; agrees with OPPO a SoH is needed for this aspect</w:t>
      </w:r>
    </w:p>
    <w:p w14:paraId="21100174" w14:textId="77777777" w:rsidR="00CC6AB6" w:rsidRDefault="00CC6AB6" w:rsidP="00CC6AB6">
      <w:pPr>
        <w:pStyle w:val="FP"/>
        <w:rPr>
          <w:i/>
          <w:iCs/>
          <w:lang w:eastAsia="en-US"/>
        </w:rPr>
      </w:pPr>
      <w:r w:rsidRPr="00BC1FF9">
        <w:rPr>
          <w:i/>
          <w:iCs/>
          <w:lang w:eastAsia="en-US"/>
        </w:rPr>
        <w:t>==== Final Deadline ====</w:t>
      </w:r>
    </w:p>
    <w:p w14:paraId="7E148DBD" w14:textId="77777777" w:rsidR="00CC6AB6" w:rsidRPr="004C2DDB" w:rsidRDefault="00CC6AB6" w:rsidP="00CC6AB6">
      <w:pPr>
        <w:pStyle w:val="FP"/>
        <w:rPr>
          <w:i/>
          <w:iCs/>
          <w:lang w:eastAsia="en-US"/>
        </w:rPr>
      </w:pPr>
    </w:p>
    <w:p w14:paraId="758E7A40" w14:textId="77777777" w:rsidR="00CC6AB6" w:rsidRPr="004C2DDB" w:rsidRDefault="00CC6AB6" w:rsidP="00CC6AB6">
      <w:pPr>
        <w:keepNext/>
        <w:rPr>
          <w:b/>
          <w:bCs/>
          <w:lang w:eastAsia="en-US"/>
        </w:rPr>
      </w:pPr>
      <w:r w:rsidRPr="004C2DDB">
        <w:rPr>
          <w:b/>
          <w:bCs/>
          <w:lang w:eastAsia="en-US"/>
        </w:rPr>
        <w:t>Discussion and conclusion:</w:t>
      </w:r>
    </w:p>
    <w:p w14:paraId="36EF3346" w14:textId="391015CA" w:rsidR="00CC6AB6" w:rsidRDefault="00CC6AB6" w:rsidP="00CC6AB6">
      <w:pPr>
        <w:rPr>
          <w:lang w:eastAsia="en-US"/>
        </w:rPr>
      </w:pPr>
      <w:r>
        <w:rPr>
          <w:lang w:eastAsia="en-US"/>
        </w:rPr>
        <w:t>OPPO asked to review the slides for a SoH on this</w:t>
      </w:r>
      <w:r w:rsidR="00FD36F9">
        <w:rPr>
          <w:lang w:eastAsia="en-US"/>
        </w:rPr>
        <w:t xml:space="preserve">: </w:t>
      </w:r>
      <w:r w:rsidR="00FD36F9" w:rsidRPr="00FD36F9">
        <w:rPr>
          <w:b/>
          <w:bCs/>
          <w:lang w:eastAsia="en-US"/>
        </w:rPr>
        <w:t>FS_AIMLsys - SA2#153E SOH QNs d02.pptx</w:t>
      </w:r>
    </w:p>
    <w:p w14:paraId="75F4ED58" w14:textId="7BC6FC12" w:rsidR="00CC6AB6" w:rsidRDefault="00000000" w:rsidP="00CC6AB6">
      <w:pPr>
        <w:rPr>
          <w:lang w:eastAsia="en-US"/>
        </w:rPr>
      </w:pPr>
      <w:hyperlink r:id="rId10" w:history="1">
        <w:r w:rsidR="00CC6AB6" w:rsidRPr="007418D8">
          <w:rPr>
            <w:rStyle w:val="Hyperlink"/>
            <w:lang w:eastAsia="en-US"/>
          </w:rPr>
          <w:t>https://www.3gpp.org/ftp/tsg_sa/WG2_Arch/TSGS2_153E_Electronic_2022-10/INBOX/CCs/CC%233_2022-10-14_1230-1530_UTC/FS_AIMLsys%20-%20SA2%23153E%20SOH%20QNs%20d02.pptx</w:t>
        </w:r>
      </w:hyperlink>
    </w:p>
    <w:p w14:paraId="6E004836" w14:textId="7B4A534D" w:rsidR="00FD36F9" w:rsidRDefault="00FD36F9" w:rsidP="00CC6AB6">
      <w:pPr>
        <w:rPr>
          <w:lang w:eastAsia="en-US"/>
        </w:rPr>
      </w:pPr>
      <w:r>
        <w:rPr>
          <w:lang w:eastAsia="en-US"/>
        </w:rPr>
        <w:t>Nokia commented that the SoH was expected to be handled at CC#4 and asked to remove the consequences of 'No' for Q1. Ericsson commented that the term 'selection assistance functionality'</w:t>
      </w:r>
      <w:r w:rsidRPr="00FD36F9">
        <w:rPr>
          <w:lang w:eastAsia="en-US"/>
        </w:rPr>
        <w:t xml:space="preserve"> </w:t>
      </w:r>
      <w:r>
        <w:rPr>
          <w:lang w:eastAsia="en-US"/>
        </w:rPr>
        <w:t>should be 'selection assistance information'.</w:t>
      </w:r>
    </w:p>
    <w:p w14:paraId="1790BEA4" w14:textId="473AD143" w:rsidR="00FD36F9" w:rsidRPr="00FD36F9" w:rsidRDefault="00FD36F9" w:rsidP="00CC6AB6">
      <w:pPr>
        <w:rPr>
          <w:b/>
          <w:bCs/>
          <w:lang w:eastAsia="en-US"/>
        </w:rPr>
      </w:pPr>
      <w:r w:rsidRPr="00FD36F9">
        <w:rPr>
          <w:b/>
          <w:bCs/>
          <w:lang w:eastAsia="en-US"/>
        </w:rPr>
        <w:t>OPPO were asked to try to come to an agreed set of questions and this can be reviewed again at CC#4.</w:t>
      </w:r>
    </w:p>
    <w:p w14:paraId="367AE470" w14:textId="77777777" w:rsidR="00FD36F9" w:rsidRDefault="00FD36F9" w:rsidP="00CC6AB6">
      <w:pPr>
        <w:rPr>
          <w:lang w:eastAsia="en-US"/>
        </w:rPr>
      </w:pPr>
    </w:p>
    <w:p w14:paraId="2434508F" w14:textId="77777777" w:rsidR="00FD36F9" w:rsidRDefault="00FD36F9" w:rsidP="00FD36F9">
      <w:pPr>
        <w:keepNext/>
        <w:pBdr>
          <w:top w:val="single" w:sz="4" w:space="1" w:color="auto"/>
        </w:pBdr>
        <w:rPr>
          <w:lang w:eastAsia="en-US"/>
        </w:rPr>
      </w:pPr>
      <w:r w:rsidRPr="004C2DDB">
        <w:rPr>
          <w:color w:val="0000FF"/>
          <w:lang w:eastAsia="en-US"/>
        </w:rPr>
        <w:t>S2-2208221</w:t>
      </w:r>
      <w:r>
        <w:rPr>
          <w:lang w:eastAsia="en-US"/>
        </w:rPr>
        <w:t xml:space="preserve"> (P-CR) Update to conclusions on KI2 except for usage of SBA versus usage PFCP for SMF 3rd party subscription onto UPF. (Source: Nokia, Nokia Shanghai Bell)</w:t>
      </w:r>
    </w:p>
    <w:p w14:paraId="060340F0" w14:textId="77777777" w:rsidR="00FD36F9" w:rsidRPr="004C2DDB" w:rsidRDefault="00FD36F9" w:rsidP="00FD36F9">
      <w:pPr>
        <w:pStyle w:val="FP"/>
        <w:rPr>
          <w:b/>
          <w:bCs/>
          <w:i/>
          <w:iCs/>
          <w:lang w:eastAsia="en-US"/>
        </w:rPr>
      </w:pPr>
      <w:r w:rsidRPr="004C2DDB">
        <w:rPr>
          <w:b/>
          <w:bCs/>
          <w:i/>
          <w:iCs/>
          <w:lang w:eastAsia="en-US"/>
        </w:rPr>
        <w:t>e-mail comments:</w:t>
      </w:r>
    </w:p>
    <w:p w14:paraId="45DEF980" w14:textId="77777777" w:rsidR="00FD36F9" w:rsidRPr="00BC1FF9" w:rsidRDefault="00FD36F9" w:rsidP="00FD36F9">
      <w:pPr>
        <w:pStyle w:val="FP"/>
        <w:rPr>
          <w:i/>
          <w:iCs/>
          <w:lang w:eastAsia="en-US"/>
        </w:rPr>
      </w:pPr>
      <w:r w:rsidRPr="00BC1FF9">
        <w:rPr>
          <w:i/>
          <w:iCs/>
          <w:lang w:eastAsia="en-US"/>
        </w:rPr>
        <w:t>Laurent (Nokia): provides r01</w:t>
      </w:r>
    </w:p>
    <w:p w14:paraId="161673D3" w14:textId="77777777" w:rsidR="00FD36F9" w:rsidRPr="00BC1FF9" w:rsidRDefault="00FD36F9" w:rsidP="00FD36F9">
      <w:pPr>
        <w:pStyle w:val="FP"/>
        <w:rPr>
          <w:i/>
          <w:iCs/>
          <w:lang w:eastAsia="en-US"/>
        </w:rPr>
      </w:pPr>
      <w:r w:rsidRPr="00BC1FF9">
        <w:rPr>
          <w:i/>
          <w:iCs/>
          <w:lang w:eastAsia="en-US"/>
        </w:rPr>
        <w:t>Huazhang (vivo) reply to Laurent (Nokia) on revision 1</w:t>
      </w:r>
    </w:p>
    <w:p w14:paraId="766634B3" w14:textId="77777777" w:rsidR="00FD36F9" w:rsidRPr="00BC1FF9" w:rsidRDefault="00FD36F9" w:rsidP="00FD36F9">
      <w:pPr>
        <w:pStyle w:val="FP"/>
        <w:rPr>
          <w:i/>
          <w:iCs/>
          <w:lang w:eastAsia="en-US"/>
        </w:rPr>
      </w:pPr>
      <w:r w:rsidRPr="00BC1FF9">
        <w:rPr>
          <w:i/>
          <w:iCs/>
          <w:lang w:eastAsia="en-US"/>
        </w:rPr>
        <w:t>Fenqin (Huawei): provides comments</w:t>
      </w:r>
    </w:p>
    <w:p w14:paraId="4A00A911" w14:textId="77777777" w:rsidR="00FD36F9" w:rsidRPr="00BC1FF9" w:rsidRDefault="00FD36F9" w:rsidP="00FD36F9">
      <w:pPr>
        <w:pStyle w:val="FP"/>
        <w:rPr>
          <w:i/>
          <w:iCs/>
          <w:lang w:eastAsia="en-US"/>
        </w:rPr>
      </w:pPr>
      <w:r w:rsidRPr="00BC1FF9">
        <w:rPr>
          <w:i/>
          <w:iCs/>
          <w:lang w:eastAsia="en-US"/>
        </w:rPr>
        <w:t>Huazhang (vivo) provides r02</w:t>
      </w:r>
    </w:p>
    <w:p w14:paraId="1662DCB3" w14:textId="77777777" w:rsidR="00FD36F9" w:rsidRPr="00BC1FF9" w:rsidRDefault="00FD36F9" w:rsidP="00FD36F9">
      <w:pPr>
        <w:pStyle w:val="FP"/>
        <w:rPr>
          <w:i/>
          <w:iCs/>
          <w:lang w:eastAsia="en-US"/>
        </w:rPr>
      </w:pPr>
      <w:r w:rsidRPr="00BC1FF9">
        <w:rPr>
          <w:i/>
          <w:iCs/>
          <w:lang w:eastAsia="en-US"/>
        </w:rPr>
        <w:t>Zhiwei (China Telecom) replies to Laurent (Nokia) and provides r03</w:t>
      </w:r>
    </w:p>
    <w:p w14:paraId="69B98B9A" w14:textId="77777777" w:rsidR="00FD36F9" w:rsidRPr="00BC1FF9" w:rsidRDefault="00FD36F9" w:rsidP="00FD36F9">
      <w:pPr>
        <w:pStyle w:val="FP"/>
        <w:rPr>
          <w:i/>
          <w:iCs/>
          <w:lang w:eastAsia="en-US"/>
        </w:rPr>
      </w:pPr>
      <w:r w:rsidRPr="00BC1FF9">
        <w:rPr>
          <w:i/>
          <w:iCs/>
          <w:lang w:eastAsia="en-US"/>
        </w:rPr>
        <w:t>Fenqin (Huawei): provides r04</w:t>
      </w:r>
    </w:p>
    <w:p w14:paraId="0E2D8537" w14:textId="77777777" w:rsidR="00FD36F9" w:rsidRPr="00BC1FF9" w:rsidRDefault="00FD36F9" w:rsidP="00FD36F9">
      <w:pPr>
        <w:pStyle w:val="FP"/>
        <w:rPr>
          <w:i/>
          <w:iCs/>
          <w:lang w:eastAsia="en-US"/>
        </w:rPr>
      </w:pPr>
      <w:r w:rsidRPr="00BC1FF9">
        <w:rPr>
          <w:i/>
          <w:iCs/>
          <w:lang w:eastAsia="en-US"/>
        </w:rPr>
        <w:t>Hyunsook (LGE) provides a comment on r04.</w:t>
      </w:r>
    </w:p>
    <w:p w14:paraId="035C4289" w14:textId="77777777" w:rsidR="00FD36F9" w:rsidRPr="00BC1FF9" w:rsidRDefault="00FD36F9" w:rsidP="00FD36F9">
      <w:pPr>
        <w:pStyle w:val="FP"/>
        <w:rPr>
          <w:i/>
          <w:iCs/>
          <w:lang w:eastAsia="en-US"/>
        </w:rPr>
      </w:pPr>
      <w:r w:rsidRPr="00BC1FF9">
        <w:rPr>
          <w:i/>
          <w:iCs/>
          <w:lang w:eastAsia="en-US"/>
        </w:rPr>
        <w:t>Yan (China Mobile) provides r05.</w:t>
      </w:r>
    </w:p>
    <w:p w14:paraId="0571340D" w14:textId="77777777" w:rsidR="00FD36F9" w:rsidRPr="00BC1FF9" w:rsidRDefault="00FD36F9" w:rsidP="00FD36F9">
      <w:pPr>
        <w:pStyle w:val="FP"/>
        <w:rPr>
          <w:i/>
          <w:iCs/>
          <w:lang w:eastAsia="en-US"/>
        </w:rPr>
      </w:pPr>
      <w:r w:rsidRPr="00BC1FF9">
        <w:rPr>
          <w:i/>
          <w:iCs/>
          <w:lang w:eastAsia="en-US"/>
        </w:rPr>
        <w:t>Josep (DT) includes some editorials + co-sign. Provides r06.</w:t>
      </w:r>
    </w:p>
    <w:p w14:paraId="62E685A0" w14:textId="77777777" w:rsidR="00FD36F9" w:rsidRPr="00BC1FF9" w:rsidRDefault="00FD36F9" w:rsidP="00FD36F9">
      <w:pPr>
        <w:pStyle w:val="FP"/>
        <w:rPr>
          <w:i/>
          <w:iCs/>
          <w:lang w:eastAsia="en-US"/>
        </w:rPr>
      </w:pPr>
      <w:r w:rsidRPr="00BC1FF9">
        <w:rPr>
          <w:i/>
          <w:iCs/>
          <w:lang w:eastAsia="en-US"/>
        </w:rPr>
        <w:t>Magnus H (Ericsson) provides r07</w:t>
      </w:r>
    </w:p>
    <w:p w14:paraId="40A14017" w14:textId="77777777" w:rsidR="00FD36F9" w:rsidRPr="00BC1FF9" w:rsidRDefault="00FD36F9" w:rsidP="00FD36F9">
      <w:pPr>
        <w:pStyle w:val="FP"/>
        <w:rPr>
          <w:i/>
          <w:iCs/>
          <w:lang w:eastAsia="en-US"/>
        </w:rPr>
      </w:pPr>
      <w:r w:rsidRPr="00BC1FF9">
        <w:rPr>
          <w:i/>
          <w:iCs/>
          <w:lang w:eastAsia="en-US"/>
        </w:rPr>
        <w:t>Hyunsook (LGE) provides r08</w:t>
      </w:r>
    </w:p>
    <w:p w14:paraId="05247A97" w14:textId="77777777" w:rsidR="00FD36F9" w:rsidRPr="00BC1FF9" w:rsidRDefault="00FD36F9" w:rsidP="00FD36F9">
      <w:pPr>
        <w:pStyle w:val="FP"/>
        <w:rPr>
          <w:i/>
          <w:iCs/>
          <w:lang w:eastAsia="en-US"/>
        </w:rPr>
      </w:pPr>
      <w:r w:rsidRPr="00BC1FF9">
        <w:rPr>
          <w:i/>
          <w:iCs/>
          <w:lang w:eastAsia="en-US"/>
        </w:rPr>
        <w:t>Yan (China Mobile) provides r09 on top of r08.</w:t>
      </w:r>
    </w:p>
    <w:p w14:paraId="637FAA3A" w14:textId="77777777" w:rsidR="00FD36F9" w:rsidRPr="00BC1FF9" w:rsidRDefault="00FD36F9" w:rsidP="00FD36F9">
      <w:pPr>
        <w:pStyle w:val="FP"/>
        <w:rPr>
          <w:i/>
          <w:iCs/>
          <w:lang w:eastAsia="en-US"/>
        </w:rPr>
      </w:pPr>
      <w:r w:rsidRPr="00BC1FF9">
        <w:rPr>
          <w:i/>
          <w:iCs/>
          <w:lang w:eastAsia="en-US"/>
        </w:rPr>
        <w:t>Fenqin (Huawei) provides r10</w:t>
      </w:r>
    </w:p>
    <w:p w14:paraId="33B255D4" w14:textId="77777777" w:rsidR="00FD36F9" w:rsidRPr="00BC1FF9" w:rsidRDefault="00FD36F9" w:rsidP="00FD36F9">
      <w:pPr>
        <w:pStyle w:val="FP"/>
        <w:rPr>
          <w:i/>
          <w:iCs/>
          <w:lang w:eastAsia="en-US"/>
        </w:rPr>
      </w:pPr>
      <w:r w:rsidRPr="00BC1FF9">
        <w:rPr>
          <w:i/>
          <w:iCs/>
          <w:lang w:eastAsia="en-US"/>
        </w:rPr>
        <w:t>Hyunsook (LGE) provides r11</w:t>
      </w:r>
    </w:p>
    <w:p w14:paraId="5B9368ED" w14:textId="77777777" w:rsidR="00FD36F9" w:rsidRPr="00BC1FF9" w:rsidRDefault="00FD36F9" w:rsidP="00FD36F9">
      <w:pPr>
        <w:pStyle w:val="FP"/>
        <w:rPr>
          <w:i/>
          <w:iCs/>
          <w:lang w:eastAsia="en-US"/>
        </w:rPr>
      </w:pPr>
      <w:r w:rsidRPr="00BC1FF9">
        <w:rPr>
          <w:i/>
          <w:iCs/>
          <w:lang w:eastAsia="en-US"/>
        </w:rPr>
        <w:t>Laurent (Nokia): provides r12</w:t>
      </w:r>
    </w:p>
    <w:p w14:paraId="412D2DCE" w14:textId="77777777" w:rsidR="00FD36F9" w:rsidRPr="00BC1FF9" w:rsidRDefault="00FD36F9" w:rsidP="00FD36F9">
      <w:pPr>
        <w:pStyle w:val="FP"/>
        <w:rPr>
          <w:i/>
          <w:iCs/>
          <w:lang w:eastAsia="en-US"/>
        </w:rPr>
      </w:pPr>
      <w:r w:rsidRPr="00BC1FF9">
        <w:rPr>
          <w:i/>
          <w:iCs/>
          <w:lang w:eastAsia="en-US"/>
        </w:rPr>
        <w:t>Fenqin (Huawei) ask a question for clarification from Hyunsook</w:t>
      </w:r>
    </w:p>
    <w:p w14:paraId="7D430C47" w14:textId="77777777" w:rsidR="00FD36F9" w:rsidRPr="00BC1FF9" w:rsidRDefault="00FD36F9" w:rsidP="00FD36F9">
      <w:pPr>
        <w:pStyle w:val="FP"/>
        <w:rPr>
          <w:i/>
          <w:iCs/>
          <w:lang w:eastAsia="en-US"/>
        </w:rPr>
      </w:pPr>
      <w:r w:rsidRPr="00BC1FF9">
        <w:rPr>
          <w:i/>
          <w:iCs/>
          <w:lang w:eastAsia="en-US"/>
        </w:rPr>
        <w:t>Huazhang (vivo) ask question to Laurent, that I find the specification support to discovery of SMF by UE location, it might be the same as the AoI? Because the AoI is just the UE location or area of interest of UE location?</w:t>
      </w:r>
    </w:p>
    <w:p w14:paraId="103AF4D6" w14:textId="77777777" w:rsidR="00FD36F9" w:rsidRPr="00BC1FF9" w:rsidRDefault="00FD36F9" w:rsidP="00FD36F9">
      <w:pPr>
        <w:pStyle w:val="FP"/>
        <w:rPr>
          <w:i/>
          <w:iCs/>
          <w:lang w:eastAsia="en-US"/>
        </w:rPr>
      </w:pPr>
      <w:r w:rsidRPr="00BC1FF9">
        <w:rPr>
          <w:i/>
          <w:iCs/>
          <w:lang w:eastAsia="en-US"/>
        </w:rPr>
        <w:t>Yan (China Mobile) replies to Laurent (Nokia).</w:t>
      </w:r>
    </w:p>
    <w:p w14:paraId="40CF5EBA" w14:textId="77777777" w:rsidR="00FD36F9" w:rsidRPr="00BC1FF9" w:rsidRDefault="00FD36F9" w:rsidP="00FD36F9">
      <w:pPr>
        <w:pStyle w:val="FP"/>
        <w:rPr>
          <w:i/>
          <w:iCs/>
          <w:lang w:eastAsia="en-US"/>
        </w:rPr>
      </w:pPr>
      <w:r w:rsidRPr="00BC1FF9">
        <w:rPr>
          <w:i/>
          <w:iCs/>
          <w:lang w:eastAsia="en-US"/>
        </w:rPr>
        <w:t>Magnus H (Ericsson) provides r13</w:t>
      </w:r>
    </w:p>
    <w:p w14:paraId="6E71ED1E" w14:textId="77777777" w:rsidR="00FD36F9" w:rsidRPr="00BC1FF9" w:rsidRDefault="00FD36F9" w:rsidP="00FD36F9">
      <w:pPr>
        <w:pStyle w:val="FP"/>
        <w:rPr>
          <w:i/>
          <w:iCs/>
          <w:lang w:eastAsia="en-US"/>
        </w:rPr>
      </w:pPr>
      <w:r w:rsidRPr="00BC1FF9">
        <w:rPr>
          <w:i/>
          <w:iCs/>
          <w:lang w:eastAsia="en-US"/>
        </w:rPr>
        <w:t>Fenqin (Huawei) provides r14</w:t>
      </w:r>
    </w:p>
    <w:p w14:paraId="23A29927" w14:textId="77777777" w:rsidR="00FD36F9" w:rsidRPr="00BC1FF9" w:rsidRDefault="00FD36F9" w:rsidP="00FD36F9">
      <w:pPr>
        <w:pStyle w:val="FP"/>
        <w:rPr>
          <w:i/>
          <w:iCs/>
          <w:lang w:eastAsia="en-US"/>
        </w:rPr>
      </w:pPr>
      <w:r w:rsidRPr="00BC1FF9">
        <w:rPr>
          <w:i/>
          <w:iCs/>
          <w:lang w:eastAsia="en-US"/>
        </w:rPr>
        <w:t>Hyunsook (LGE) responses to Fenqin.</w:t>
      </w:r>
    </w:p>
    <w:p w14:paraId="2FDA2D62" w14:textId="77777777" w:rsidR="00FD36F9" w:rsidRPr="00BC1FF9" w:rsidRDefault="00FD36F9" w:rsidP="00FD36F9">
      <w:pPr>
        <w:pStyle w:val="FP"/>
        <w:rPr>
          <w:i/>
          <w:iCs/>
          <w:lang w:eastAsia="en-US"/>
        </w:rPr>
      </w:pPr>
      <w:r w:rsidRPr="00BC1FF9">
        <w:rPr>
          <w:i/>
          <w:iCs/>
          <w:lang w:eastAsia="en-US"/>
        </w:rPr>
        <w:t>Fenqin (Huawei) replies to Hyunsook(LGE)</w:t>
      </w:r>
    </w:p>
    <w:p w14:paraId="600BD5A0" w14:textId="77777777" w:rsidR="00FD36F9" w:rsidRPr="00BC1FF9" w:rsidRDefault="00FD36F9" w:rsidP="00FD36F9">
      <w:pPr>
        <w:pStyle w:val="FP"/>
        <w:rPr>
          <w:i/>
          <w:iCs/>
          <w:lang w:eastAsia="en-US"/>
        </w:rPr>
      </w:pPr>
      <w:r w:rsidRPr="00BC1FF9">
        <w:rPr>
          <w:i/>
          <w:iCs/>
          <w:lang w:eastAsia="en-US"/>
        </w:rPr>
        <w:t>Yoohwa (ETRI) provides r15.</w:t>
      </w:r>
    </w:p>
    <w:p w14:paraId="410F50D6" w14:textId="77777777" w:rsidR="00FD36F9" w:rsidRPr="00BC1FF9" w:rsidRDefault="00FD36F9" w:rsidP="00FD36F9">
      <w:pPr>
        <w:pStyle w:val="FP"/>
        <w:rPr>
          <w:i/>
          <w:iCs/>
          <w:lang w:eastAsia="en-US"/>
        </w:rPr>
      </w:pPr>
      <w:r w:rsidRPr="00BC1FF9">
        <w:rPr>
          <w:i/>
          <w:iCs/>
          <w:lang w:eastAsia="en-US"/>
        </w:rPr>
        <w:lastRenderedPageBreak/>
        <w:t>Fenqin (Huawei) is not ok with r15</w:t>
      </w:r>
    </w:p>
    <w:p w14:paraId="039D094C" w14:textId="77777777" w:rsidR="00FD36F9" w:rsidRPr="00BC1FF9" w:rsidRDefault="00FD36F9" w:rsidP="00FD36F9">
      <w:pPr>
        <w:pStyle w:val="FP"/>
        <w:rPr>
          <w:i/>
          <w:iCs/>
          <w:lang w:eastAsia="en-US"/>
        </w:rPr>
      </w:pPr>
      <w:r w:rsidRPr="00BC1FF9">
        <w:rPr>
          <w:i/>
          <w:iCs/>
          <w:lang w:eastAsia="en-US"/>
        </w:rPr>
        <w:t>==== Revisions Deadline ====</w:t>
      </w:r>
    </w:p>
    <w:p w14:paraId="3A7A5D23" w14:textId="77777777" w:rsidR="00FD36F9" w:rsidRPr="00BC1FF9" w:rsidRDefault="00FD36F9" w:rsidP="00FD36F9">
      <w:pPr>
        <w:pStyle w:val="FP"/>
        <w:rPr>
          <w:i/>
          <w:iCs/>
          <w:lang w:eastAsia="en-US"/>
        </w:rPr>
      </w:pPr>
      <w:r w:rsidRPr="00BC1FF9">
        <w:rPr>
          <w:i/>
          <w:iCs/>
          <w:lang w:eastAsia="en-US"/>
        </w:rPr>
        <w:t>Yoohwa (ETRI) is fine with r15 not being accepted.</w:t>
      </w:r>
    </w:p>
    <w:p w14:paraId="0353C7DC" w14:textId="77777777" w:rsidR="00FD36F9" w:rsidRPr="00BC1FF9" w:rsidRDefault="00FD36F9" w:rsidP="00FD36F9">
      <w:pPr>
        <w:pStyle w:val="FP"/>
        <w:rPr>
          <w:i/>
          <w:iCs/>
          <w:lang w:eastAsia="en-US"/>
        </w:rPr>
      </w:pPr>
      <w:r w:rsidRPr="00BC1FF9">
        <w:rPr>
          <w:i/>
          <w:iCs/>
          <w:lang w:eastAsia="en-US"/>
        </w:rPr>
        <w:t>Huazhang (vivo) prefers we go with r14. This is the only choice to move forward.</w:t>
      </w:r>
    </w:p>
    <w:p w14:paraId="4026E29E" w14:textId="77777777" w:rsidR="00FD36F9" w:rsidRPr="00BC1FF9" w:rsidRDefault="00FD36F9" w:rsidP="00FD36F9">
      <w:pPr>
        <w:pStyle w:val="FP"/>
        <w:rPr>
          <w:i/>
          <w:iCs/>
          <w:lang w:eastAsia="en-US"/>
        </w:rPr>
      </w:pPr>
      <w:r w:rsidRPr="00BC1FF9">
        <w:rPr>
          <w:i/>
          <w:iCs/>
          <w:lang w:eastAsia="en-US"/>
        </w:rPr>
        <w:t>Thanks for your hard work.</w:t>
      </w:r>
    </w:p>
    <w:p w14:paraId="2ED09ADF" w14:textId="77777777" w:rsidR="00FD36F9" w:rsidRPr="00BC1FF9" w:rsidRDefault="00FD36F9" w:rsidP="00FD36F9">
      <w:pPr>
        <w:pStyle w:val="FP"/>
        <w:rPr>
          <w:i/>
          <w:iCs/>
          <w:lang w:eastAsia="en-US"/>
        </w:rPr>
      </w:pPr>
      <w:r w:rsidRPr="00BC1FF9">
        <w:rPr>
          <w:i/>
          <w:iCs/>
          <w:lang w:eastAsia="en-US"/>
        </w:rPr>
        <w:t>Magnus H (Ericsson) suggests to go with r14</w:t>
      </w:r>
    </w:p>
    <w:p w14:paraId="13D234D5" w14:textId="77777777" w:rsidR="00FD36F9" w:rsidRPr="00BC1FF9" w:rsidRDefault="00FD36F9" w:rsidP="00FD36F9">
      <w:pPr>
        <w:pStyle w:val="FP"/>
        <w:rPr>
          <w:i/>
          <w:iCs/>
          <w:lang w:eastAsia="en-US"/>
        </w:rPr>
      </w:pPr>
      <w:r w:rsidRPr="00BC1FF9">
        <w:rPr>
          <w:i/>
          <w:iCs/>
          <w:lang w:eastAsia="en-US"/>
        </w:rPr>
        <w:t>Aihua(CMCC) provides r16 based on r14, with leftover copied from 8885, and request to discuss in CC#2 or #CC3.</w:t>
      </w:r>
    </w:p>
    <w:p w14:paraId="02417E5D" w14:textId="77777777" w:rsidR="00FD36F9" w:rsidRPr="00BC1FF9" w:rsidRDefault="00FD36F9" w:rsidP="00FD36F9">
      <w:pPr>
        <w:pStyle w:val="FP"/>
        <w:rPr>
          <w:i/>
          <w:iCs/>
          <w:lang w:eastAsia="en-US"/>
        </w:rPr>
      </w:pPr>
      <w:r w:rsidRPr="00BC1FF9">
        <w:rPr>
          <w:i/>
          <w:iCs/>
          <w:lang w:eastAsia="en-US"/>
        </w:rPr>
        <w:t>Fenqin (Huawei) suggest to go with r14.</w:t>
      </w:r>
    </w:p>
    <w:p w14:paraId="259964FE" w14:textId="77777777" w:rsidR="00FD36F9" w:rsidRPr="00BC1FF9" w:rsidRDefault="00FD36F9" w:rsidP="00FD36F9">
      <w:pPr>
        <w:pStyle w:val="FP"/>
        <w:rPr>
          <w:i/>
          <w:iCs/>
          <w:lang w:eastAsia="en-US"/>
        </w:rPr>
      </w:pPr>
      <w:r w:rsidRPr="00BC1FF9">
        <w:rPr>
          <w:i/>
          <w:iCs/>
          <w:lang w:eastAsia="en-US"/>
        </w:rPr>
        <w:t>Laurent (Nokia): objects to any version apart R12, R01, R00</w:t>
      </w:r>
    </w:p>
    <w:p w14:paraId="08C42864" w14:textId="77777777" w:rsidR="00FD36F9" w:rsidRPr="00BC1FF9" w:rsidRDefault="00FD36F9" w:rsidP="00FD36F9">
      <w:pPr>
        <w:pStyle w:val="FP"/>
        <w:rPr>
          <w:i/>
          <w:iCs/>
          <w:lang w:eastAsia="en-US"/>
        </w:rPr>
      </w:pPr>
      <w:r w:rsidRPr="00BC1FF9">
        <w:rPr>
          <w:i/>
          <w:iCs/>
          <w:lang w:eastAsia="en-US"/>
        </w:rPr>
        <w:t>I could live with R03, R04, R05,R06,R13 , R14, R15 provided that we add an EN (see below)</w:t>
      </w:r>
    </w:p>
    <w:p w14:paraId="684E2CB6" w14:textId="77777777" w:rsidR="00FD36F9" w:rsidRPr="00BC1FF9" w:rsidRDefault="00FD36F9" w:rsidP="00FD36F9">
      <w:pPr>
        <w:pStyle w:val="FP"/>
        <w:rPr>
          <w:i/>
          <w:iCs/>
          <w:lang w:eastAsia="en-US"/>
        </w:rPr>
      </w:pPr>
      <w:r w:rsidRPr="00BC1FF9">
        <w:rPr>
          <w:i/>
          <w:iCs/>
          <w:lang w:eastAsia="en-US"/>
        </w:rPr>
        <w:t>Huazhang (vivo) ask a question about this ENs, because in eNA, that request for a certain application's analytic is defined in 6.4.4 of TS 23.288, so DNN and S-NSSAI can be optional, not madatory.</w:t>
      </w:r>
    </w:p>
    <w:p w14:paraId="1A163EA7" w14:textId="77777777" w:rsidR="00FD36F9" w:rsidRPr="00BC1FF9" w:rsidRDefault="00FD36F9" w:rsidP="00FD36F9">
      <w:pPr>
        <w:pStyle w:val="FP"/>
        <w:rPr>
          <w:i/>
          <w:iCs/>
          <w:lang w:eastAsia="en-US"/>
        </w:rPr>
      </w:pPr>
      <w:r w:rsidRPr="00BC1FF9">
        <w:rPr>
          <w:i/>
          <w:iCs/>
          <w:lang w:eastAsia="en-US"/>
        </w:rPr>
        <w:t>Fenqin (Huawei) ask a question for clarification.</w:t>
      </w:r>
    </w:p>
    <w:p w14:paraId="626E3BCC" w14:textId="77777777" w:rsidR="00FD36F9" w:rsidRPr="00BC1FF9" w:rsidRDefault="00FD36F9" w:rsidP="00FD36F9">
      <w:pPr>
        <w:pStyle w:val="FP"/>
        <w:rPr>
          <w:i/>
          <w:iCs/>
          <w:lang w:eastAsia="en-US"/>
        </w:rPr>
      </w:pPr>
      <w:r w:rsidRPr="00BC1FF9">
        <w:rPr>
          <w:i/>
          <w:iCs/>
          <w:lang w:eastAsia="en-US"/>
        </w:rPr>
        <w:t>==== Final Deadline ====</w:t>
      </w:r>
    </w:p>
    <w:p w14:paraId="39F8E49D" w14:textId="77777777" w:rsidR="00FD36F9" w:rsidRDefault="00FD36F9" w:rsidP="00FD36F9">
      <w:pPr>
        <w:pStyle w:val="FP"/>
        <w:rPr>
          <w:i/>
          <w:iCs/>
          <w:lang w:eastAsia="en-US"/>
        </w:rPr>
      </w:pPr>
      <w:r w:rsidRPr="00BC1FF9">
        <w:rPr>
          <w:i/>
          <w:iCs/>
          <w:lang w:eastAsia="en-US"/>
        </w:rPr>
        <w:t>Magnus H (Ericsson) disagrees with the proposed EN by Laurent, for the simple reason that the study is not dealing with what consumers to NWDAF use.</w:t>
      </w:r>
    </w:p>
    <w:p w14:paraId="1C673D45" w14:textId="77777777" w:rsidR="00FD36F9" w:rsidRPr="004C2DDB" w:rsidRDefault="00FD36F9" w:rsidP="00FD36F9">
      <w:pPr>
        <w:pStyle w:val="FP"/>
        <w:rPr>
          <w:i/>
          <w:iCs/>
          <w:lang w:eastAsia="en-US"/>
        </w:rPr>
      </w:pPr>
    </w:p>
    <w:p w14:paraId="3FA63890" w14:textId="77777777" w:rsidR="00FD36F9" w:rsidRPr="004C2DDB" w:rsidRDefault="00FD36F9" w:rsidP="00FD36F9">
      <w:pPr>
        <w:keepNext/>
        <w:rPr>
          <w:b/>
          <w:bCs/>
          <w:lang w:eastAsia="en-US"/>
        </w:rPr>
      </w:pPr>
      <w:r w:rsidRPr="004C2DDB">
        <w:rPr>
          <w:b/>
          <w:bCs/>
          <w:lang w:eastAsia="en-US"/>
        </w:rPr>
        <w:t>Discussion and conclusion:</w:t>
      </w:r>
    </w:p>
    <w:p w14:paraId="66D4C480" w14:textId="38F2E48E" w:rsidR="00FD36F9" w:rsidRPr="00FD36F9" w:rsidRDefault="00FD36F9" w:rsidP="00FD36F9">
      <w:r>
        <w:rPr>
          <w:lang w:eastAsia="en-US"/>
        </w:rPr>
        <w:t xml:space="preserve">r14 with removal and addition of an EN was proposed. </w:t>
      </w:r>
      <w:r w:rsidRPr="004C2DDB">
        <w:rPr>
          <w:color w:val="0000FF"/>
          <w:lang w:eastAsia="en-US"/>
        </w:rPr>
        <w:t>S2-2208221</w:t>
      </w:r>
      <w:r>
        <w:rPr>
          <w:color w:val="0000FF"/>
          <w:lang w:eastAsia="en-US"/>
        </w:rPr>
        <w:t>r14 + changes</w:t>
      </w:r>
      <w:r>
        <w:t xml:space="preserve"> was agreed and was revised to </w:t>
      </w:r>
      <w:r w:rsidRPr="00FD36F9">
        <w:rPr>
          <w:color w:val="0000FF"/>
        </w:rPr>
        <w:t>S2-2209942</w:t>
      </w:r>
      <w:r>
        <w:t xml:space="preserve">, which was </w:t>
      </w:r>
      <w:r w:rsidRPr="00C3284B">
        <w:rPr>
          <w:color w:val="FF0000"/>
          <w:lang w:eastAsia="en-US"/>
        </w:rPr>
        <w:t>approved</w:t>
      </w:r>
      <w:r>
        <w:t>.</w:t>
      </w:r>
    </w:p>
    <w:p w14:paraId="5CD161EE" w14:textId="77777777" w:rsidR="00FD36F9" w:rsidRDefault="00FD36F9" w:rsidP="00CC6AB6">
      <w:pPr>
        <w:rPr>
          <w:lang w:eastAsia="en-US"/>
        </w:rPr>
      </w:pPr>
    </w:p>
    <w:p w14:paraId="395471EB" w14:textId="77777777" w:rsidR="000E3157" w:rsidRDefault="000E3157" w:rsidP="000E3157">
      <w:pPr>
        <w:keepNext/>
        <w:pBdr>
          <w:top w:val="single" w:sz="4" w:space="1" w:color="auto"/>
        </w:pBdr>
        <w:rPr>
          <w:lang w:eastAsia="en-US"/>
        </w:rPr>
      </w:pPr>
      <w:r w:rsidRPr="004C2DDB">
        <w:rPr>
          <w:color w:val="0000FF"/>
          <w:lang w:eastAsia="en-US"/>
        </w:rPr>
        <w:t>S2-2209004</w:t>
      </w:r>
      <w:r>
        <w:rPr>
          <w:lang w:eastAsia="en-US"/>
        </w:rPr>
        <w:t xml:space="preserve"> (CR) 23.501 CR3693R1: Pending NSSAI and NSSRG (Source: NEC, Ericsson, Huawei, HiSilicon, ZTE)</w:t>
      </w:r>
    </w:p>
    <w:p w14:paraId="77A315AA" w14:textId="77777777" w:rsidR="000E3157" w:rsidRPr="004C2DDB" w:rsidRDefault="000E3157" w:rsidP="000E3157">
      <w:pPr>
        <w:pStyle w:val="FP"/>
        <w:rPr>
          <w:b/>
          <w:bCs/>
          <w:i/>
          <w:iCs/>
          <w:lang w:eastAsia="en-US"/>
        </w:rPr>
      </w:pPr>
      <w:r w:rsidRPr="004C2DDB">
        <w:rPr>
          <w:b/>
          <w:bCs/>
          <w:i/>
          <w:iCs/>
          <w:lang w:eastAsia="en-US"/>
        </w:rPr>
        <w:t>e-mail comments:</w:t>
      </w:r>
    </w:p>
    <w:p w14:paraId="46831E08" w14:textId="77777777" w:rsidR="000E3157" w:rsidRPr="004C2DDB" w:rsidRDefault="000E3157" w:rsidP="000E3157">
      <w:pPr>
        <w:pStyle w:val="FP"/>
        <w:rPr>
          <w:i/>
          <w:iCs/>
          <w:lang w:eastAsia="en-US"/>
        </w:rPr>
      </w:pPr>
      <w:r w:rsidRPr="004C2DDB">
        <w:rPr>
          <w:i/>
          <w:iCs/>
          <w:lang w:eastAsia="en-US"/>
        </w:rPr>
        <w:t>Genadi (Lenovo) asks a question for clarification.</w:t>
      </w:r>
    </w:p>
    <w:p w14:paraId="2F23FBBD" w14:textId="77777777" w:rsidR="000E3157" w:rsidRPr="004C2DDB" w:rsidRDefault="000E3157" w:rsidP="000E3157">
      <w:pPr>
        <w:pStyle w:val="FP"/>
        <w:rPr>
          <w:i/>
          <w:iCs/>
          <w:lang w:eastAsia="en-US"/>
        </w:rPr>
      </w:pPr>
      <w:r w:rsidRPr="004C2DDB">
        <w:rPr>
          <w:i/>
          <w:iCs/>
          <w:lang w:eastAsia="en-US"/>
        </w:rPr>
        <w:t>Alessio(Nokia) comments and asks this paper to be noted</w:t>
      </w:r>
    </w:p>
    <w:p w14:paraId="127D4B8B" w14:textId="77777777" w:rsidR="000E3157" w:rsidRPr="004C2DDB" w:rsidRDefault="000E3157" w:rsidP="000E3157">
      <w:pPr>
        <w:pStyle w:val="FP"/>
        <w:rPr>
          <w:i/>
          <w:iCs/>
          <w:lang w:eastAsia="en-US"/>
        </w:rPr>
      </w:pPr>
      <w:r w:rsidRPr="004C2DDB">
        <w:rPr>
          <w:i/>
          <w:iCs/>
          <w:lang w:eastAsia="en-US"/>
        </w:rPr>
        <w:t>Ashok (Samsung) comments</w:t>
      </w:r>
    </w:p>
    <w:p w14:paraId="6BC7CAB7" w14:textId="77777777" w:rsidR="000E3157" w:rsidRPr="004C2DDB" w:rsidRDefault="000E3157" w:rsidP="000E3157">
      <w:pPr>
        <w:pStyle w:val="FP"/>
        <w:rPr>
          <w:i/>
          <w:iCs/>
          <w:lang w:eastAsia="en-US"/>
        </w:rPr>
      </w:pPr>
      <w:r w:rsidRPr="004C2DDB">
        <w:rPr>
          <w:i/>
          <w:iCs/>
          <w:lang w:eastAsia="en-US"/>
        </w:rPr>
        <w:t>Peter Hedman (Ericsson) provides comments</w:t>
      </w:r>
    </w:p>
    <w:p w14:paraId="6AB8C9A9" w14:textId="77777777" w:rsidR="000E3157" w:rsidRPr="004C2DDB" w:rsidRDefault="000E3157" w:rsidP="000E3157">
      <w:pPr>
        <w:pStyle w:val="FP"/>
        <w:rPr>
          <w:i/>
          <w:iCs/>
          <w:lang w:eastAsia="en-US"/>
        </w:rPr>
      </w:pPr>
      <w:r w:rsidRPr="004C2DDB">
        <w:rPr>
          <w:i/>
          <w:iCs/>
          <w:lang w:eastAsia="en-US"/>
        </w:rPr>
        <w:t>Kundan(NEC) responds to Genadi.</w:t>
      </w:r>
    </w:p>
    <w:p w14:paraId="4E1D49E9" w14:textId="77777777" w:rsidR="000E3157" w:rsidRPr="004C2DDB" w:rsidRDefault="000E3157" w:rsidP="000E3157">
      <w:pPr>
        <w:pStyle w:val="FP"/>
        <w:rPr>
          <w:i/>
          <w:iCs/>
          <w:lang w:eastAsia="en-US"/>
        </w:rPr>
      </w:pPr>
      <w:r w:rsidRPr="004C2DDB">
        <w:rPr>
          <w:i/>
          <w:iCs/>
          <w:lang w:eastAsia="en-US"/>
        </w:rPr>
        <w:t>Kundan (NEC) comments</w:t>
      </w:r>
    </w:p>
    <w:p w14:paraId="54A9509A" w14:textId="77777777" w:rsidR="000E3157" w:rsidRPr="004C2DDB" w:rsidRDefault="000E3157" w:rsidP="000E3157">
      <w:pPr>
        <w:pStyle w:val="FP"/>
        <w:rPr>
          <w:i/>
          <w:iCs/>
          <w:lang w:eastAsia="en-US"/>
        </w:rPr>
      </w:pPr>
      <w:r w:rsidRPr="004C2DDB">
        <w:rPr>
          <w:i/>
          <w:iCs/>
          <w:lang w:eastAsia="en-US"/>
        </w:rPr>
        <w:t>Kundan(NEC) asks question to Genadi.</w:t>
      </w:r>
    </w:p>
    <w:p w14:paraId="7E85FF6E" w14:textId="77777777" w:rsidR="000E3157" w:rsidRPr="004C2DDB" w:rsidRDefault="000E3157" w:rsidP="000E3157">
      <w:pPr>
        <w:pStyle w:val="FP"/>
        <w:rPr>
          <w:i/>
          <w:iCs/>
          <w:lang w:eastAsia="en-US"/>
        </w:rPr>
      </w:pPr>
      <w:r w:rsidRPr="004C2DDB">
        <w:rPr>
          <w:i/>
          <w:iCs/>
          <w:lang w:eastAsia="en-US"/>
        </w:rPr>
        <w:t>Haiyang (Huawei) provides r01</w:t>
      </w:r>
    </w:p>
    <w:p w14:paraId="75A516D8" w14:textId="77777777" w:rsidR="000E3157" w:rsidRPr="004C2DDB" w:rsidRDefault="000E3157" w:rsidP="000E3157">
      <w:pPr>
        <w:pStyle w:val="FP"/>
        <w:rPr>
          <w:i/>
          <w:iCs/>
          <w:lang w:eastAsia="en-US"/>
        </w:rPr>
      </w:pPr>
      <w:r w:rsidRPr="004C2DDB">
        <w:rPr>
          <w:i/>
          <w:iCs/>
          <w:lang w:eastAsia="en-US"/>
        </w:rPr>
        <w:t>Genadi (Lenovo) comments to Kundan(NEC).</w:t>
      </w:r>
    </w:p>
    <w:p w14:paraId="596A4E49" w14:textId="77777777" w:rsidR="000E3157" w:rsidRPr="004C2DDB" w:rsidRDefault="000E3157" w:rsidP="000E3157">
      <w:pPr>
        <w:pStyle w:val="FP"/>
        <w:rPr>
          <w:i/>
          <w:iCs/>
          <w:lang w:eastAsia="en-US"/>
        </w:rPr>
      </w:pPr>
      <w:r w:rsidRPr="004C2DDB">
        <w:rPr>
          <w:i/>
          <w:iCs/>
          <w:lang w:eastAsia="en-US"/>
        </w:rPr>
        <w:t>Genadi (Lenovo) replies to Kundan(NEC) that the NSSRG applies to Allowed NSSAI and the UE may have one Allowed NSSAI for AT1 and another Allowed NSSAI for AT2.</w:t>
      </w:r>
    </w:p>
    <w:p w14:paraId="5E4A1D0F" w14:textId="77777777" w:rsidR="000E3157" w:rsidRPr="004C2DDB" w:rsidRDefault="000E3157" w:rsidP="000E3157">
      <w:pPr>
        <w:pStyle w:val="FP"/>
        <w:rPr>
          <w:i/>
          <w:iCs/>
          <w:lang w:eastAsia="en-US"/>
        </w:rPr>
      </w:pPr>
      <w:r w:rsidRPr="004C2DDB">
        <w:rPr>
          <w:i/>
          <w:iCs/>
          <w:lang w:eastAsia="en-US"/>
        </w:rPr>
        <w:t>Kundan (NEC) the current specification 23.501 and 24.501 don't allow what you are saying. Please below in details.</w:t>
      </w:r>
    </w:p>
    <w:p w14:paraId="5C49C0C8" w14:textId="77777777" w:rsidR="000E3157" w:rsidRPr="004C2DDB" w:rsidRDefault="000E3157" w:rsidP="000E3157">
      <w:pPr>
        <w:pStyle w:val="FP"/>
        <w:rPr>
          <w:i/>
          <w:iCs/>
          <w:lang w:eastAsia="en-US"/>
        </w:rPr>
      </w:pPr>
      <w:r w:rsidRPr="004C2DDB">
        <w:rPr>
          <w:i/>
          <w:iCs/>
          <w:lang w:eastAsia="en-US"/>
        </w:rPr>
        <w:t>Genadi (Lenovo) replies to Kundan (NEC).</w:t>
      </w:r>
    </w:p>
    <w:p w14:paraId="1475ADEC" w14:textId="77777777" w:rsidR="000E3157" w:rsidRPr="004C2DDB" w:rsidRDefault="000E3157" w:rsidP="000E3157">
      <w:pPr>
        <w:pStyle w:val="FP"/>
        <w:rPr>
          <w:i/>
          <w:iCs/>
          <w:lang w:eastAsia="en-US"/>
        </w:rPr>
      </w:pPr>
      <w:r w:rsidRPr="004C2DDB">
        <w:rPr>
          <w:i/>
          <w:iCs/>
          <w:lang w:eastAsia="en-US"/>
        </w:rPr>
        <w:t>Jinguo(ZTE) provides comment</w:t>
      </w:r>
    </w:p>
    <w:p w14:paraId="019DF47B" w14:textId="77777777" w:rsidR="000E3157" w:rsidRPr="004C2DDB" w:rsidRDefault="000E3157" w:rsidP="000E3157">
      <w:pPr>
        <w:pStyle w:val="FP"/>
        <w:rPr>
          <w:i/>
          <w:iCs/>
          <w:lang w:eastAsia="en-US"/>
        </w:rPr>
      </w:pPr>
      <w:r w:rsidRPr="004C2DDB">
        <w:rPr>
          <w:i/>
          <w:iCs/>
          <w:lang w:eastAsia="en-US"/>
        </w:rPr>
        <w:t>Kundan (NEC) responds to Ashok.</w:t>
      </w:r>
    </w:p>
    <w:p w14:paraId="23B8B993" w14:textId="77777777" w:rsidR="000E3157" w:rsidRPr="004C2DDB" w:rsidRDefault="000E3157" w:rsidP="000E3157">
      <w:pPr>
        <w:pStyle w:val="FP"/>
        <w:rPr>
          <w:i/>
          <w:iCs/>
          <w:lang w:eastAsia="en-US"/>
        </w:rPr>
      </w:pPr>
      <w:r w:rsidRPr="004C2DDB">
        <w:rPr>
          <w:i/>
          <w:iCs/>
          <w:lang w:eastAsia="en-US"/>
        </w:rPr>
        <w:t>Peter Hedman (Ericsson) provides comments and propose we move forward with this CR</w:t>
      </w:r>
    </w:p>
    <w:p w14:paraId="00B3FA4C" w14:textId="77777777" w:rsidR="000E3157" w:rsidRPr="004C2DDB" w:rsidRDefault="000E3157" w:rsidP="000E3157">
      <w:pPr>
        <w:pStyle w:val="FP"/>
        <w:rPr>
          <w:i/>
          <w:iCs/>
          <w:lang w:eastAsia="en-US"/>
        </w:rPr>
      </w:pPr>
      <w:r w:rsidRPr="004C2DDB">
        <w:rPr>
          <w:i/>
          <w:iCs/>
          <w:lang w:eastAsia="en-US"/>
        </w:rPr>
        <w:t>Ashok (Samsung) suggests a way forward</w:t>
      </w:r>
    </w:p>
    <w:p w14:paraId="1395F5F0" w14:textId="77777777" w:rsidR="000E3157" w:rsidRPr="004C2DDB" w:rsidRDefault="000E3157" w:rsidP="000E3157">
      <w:pPr>
        <w:pStyle w:val="FP"/>
        <w:rPr>
          <w:i/>
          <w:iCs/>
          <w:lang w:eastAsia="en-US"/>
        </w:rPr>
      </w:pPr>
      <w:r w:rsidRPr="004C2DDB">
        <w:rPr>
          <w:i/>
          <w:iCs/>
          <w:lang w:eastAsia="en-US"/>
        </w:rPr>
        <w:t>Myungjune comments on way forward proposed by Ashok (Samsung)</w:t>
      </w:r>
    </w:p>
    <w:p w14:paraId="7B08BC7C" w14:textId="77777777" w:rsidR="000E3157" w:rsidRPr="004C2DDB" w:rsidRDefault="000E3157" w:rsidP="000E3157">
      <w:pPr>
        <w:pStyle w:val="FP"/>
        <w:rPr>
          <w:i/>
          <w:iCs/>
          <w:lang w:eastAsia="en-US"/>
        </w:rPr>
      </w:pPr>
      <w:r w:rsidRPr="004C2DDB">
        <w:rPr>
          <w:i/>
          <w:iCs/>
          <w:lang w:eastAsia="en-US"/>
        </w:rPr>
        <w:t>Ashok (Samsung) responds to Myungjune</w:t>
      </w:r>
    </w:p>
    <w:p w14:paraId="1933C8E6" w14:textId="77777777" w:rsidR="000E3157" w:rsidRPr="004C2DDB" w:rsidRDefault="000E3157" w:rsidP="000E3157">
      <w:pPr>
        <w:pStyle w:val="FP"/>
        <w:rPr>
          <w:i/>
          <w:iCs/>
          <w:lang w:eastAsia="en-US"/>
        </w:rPr>
      </w:pPr>
      <w:r w:rsidRPr="004C2DDB">
        <w:rPr>
          <w:i/>
          <w:iCs/>
          <w:lang w:eastAsia="en-US"/>
        </w:rPr>
        <w:t>Alessio(Nokia) cannot accept any revision of this document where there is a concept the Ue needs to wait for NSSAA completion before requesting a new set of slices. we can only accept 9201 approach that is consistent with the behavior when the same S-NSSAI is allowed rather than pending...</w:t>
      </w:r>
    </w:p>
    <w:p w14:paraId="72AEF01A" w14:textId="77777777" w:rsidR="000E3157" w:rsidRPr="004C2DDB" w:rsidRDefault="000E3157" w:rsidP="000E3157">
      <w:pPr>
        <w:pStyle w:val="FP"/>
        <w:rPr>
          <w:i/>
          <w:iCs/>
          <w:lang w:eastAsia="en-US"/>
        </w:rPr>
      </w:pPr>
      <w:r w:rsidRPr="004C2DDB">
        <w:rPr>
          <w:i/>
          <w:iCs/>
          <w:lang w:eastAsia="en-US"/>
        </w:rPr>
        <w:t>alessio(Nokia) objects to the approach in this CR as it causes blocking obtaining service.</w:t>
      </w:r>
    </w:p>
    <w:p w14:paraId="3C3DF966" w14:textId="77777777" w:rsidR="000E3157" w:rsidRPr="004C2DDB" w:rsidRDefault="000E3157" w:rsidP="000E3157">
      <w:pPr>
        <w:pStyle w:val="FP"/>
        <w:rPr>
          <w:i/>
          <w:iCs/>
          <w:lang w:eastAsia="en-US"/>
        </w:rPr>
      </w:pPr>
      <w:r w:rsidRPr="004C2DDB">
        <w:rPr>
          <w:i/>
          <w:iCs/>
          <w:lang w:eastAsia="en-US"/>
        </w:rPr>
        <w:t>Alessio(Nokia) has problems with this paper being the basis as it is against established 3GPP principle to not delay or potentially block service as already stated, cannot live with this approach.</w:t>
      </w:r>
    </w:p>
    <w:p w14:paraId="3095A3E2" w14:textId="77777777" w:rsidR="000E3157" w:rsidRPr="004C2DDB" w:rsidRDefault="000E3157" w:rsidP="000E3157">
      <w:pPr>
        <w:pStyle w:val="FP"/>
        <w:rPr>
          <w:i/>
          <w:iCs/>
          <w:lang w:eastAsia="en-US"/>
        </w:rPr>
      </w:pPr>
      <w:r w:rsidRPr="004C2DDB">
        <w:rPr>
          <w:i/>
          <w:iCs/>
          <w:lang w:eastAsia="en-US"/>
        </w:rPr>
        <w:t>Alessio(Nokia) suggests to keep the discussion focused and not introduce AT distractions... the requested NSSAI is what matters and this is to be irrespective of the Pending NSSAI or allowed NSSAI.</w:t>
      </w:r>
    </w:p>
    <w:p w14:paraId="77BCE92B" w14:textId="77777777" w:rsidR="000E3157" w:rsidRPr="004C2DDB" w:rsidRDefault="000E3157" w:rsidP="000E3157">
      <w:pPr>
        <w:pStyle w:val="FP"/>
        <w:rPr>
          <w:i/>
          <w:iCs/>
          <w:lang w:eastAsia="en-US"/>
        </w:rPr>
      </w:pPr>
      <w:r w:rsidRPr="004C2DDB">
        <w:rPr>
          <w:i/>
          <w:iCs/>
          <w:lang w:eastAsia="en-US"/>
        </w:rPr>
        <w:t>Ulises Olvera (InterDigital Inc.) provides comments</w:t>
      </w:r>
    </w:p>
    <w:p w14:paraId="254A0F2F" w14:textId="77777777" w:rsidR="000E3157" w:rsidRPr="004C2DDB" w:rsidRDefault="000E3157" w:rsidP="000E3157">
      <w:pPr>
        <w:pStyle w:val="FP"/>
        <w:rPr>
          <w:i/>
          <w:iCs/>
          <w:lang w:eastAsia="en-US"/>
        </w:rPr>
      </w:pPr>
      <w:r w:rsidRPr="004C2DDB">
        <w:rPr>
          <w:i/>
          <w:iCs/>
          <w:lang w:eastAsia="en-US"/>
        </w:rPr>
        <w:t>Jinguo(ZTE) propose a compromise for R17</w:t>
      </w:r>
    </w:p>
    <w:p w14:paraId="25353B98" w14:textId="77777777" w:rsidR="000E3157" w:rsidRPr="004C2DDB" w:rsidRDefault="000E3157" w:rsidP="000E3157">
      <w:pPr>
        <w:pStyle w:val="FP"/>
        <w:rPr>
          <w:i/>
          <w:iCs/>
          <w:lang w:eastAsia="en-US"/>
        </w:rPr>
      </w:pPr>
      <w:r w:rsidRPr="004C2DDB">
        <w:rPr>
          <w:i/>
          <w:iCs/>
          <w:lang w:eastAsia="en-US"/>
        </w:rPr>
        <w:t>alessio(nokia) agrees with Ulises(Interdigital) that the only restriction is to ensure the requested NSSAI is made of mutually compatible S-NSSAIs ad we will object to this cR.</w:t>
      </w:r>
    </w:p>
    <w:p w14:paraId="063BEE92" w14:textId="77777777" w:rsidR="000E3157" w:rsidRPr="004C2DDB" w:rsidRDefault="000E3157" w:rsidP="000E3157">
      <w:pPr>
        <w:pStyle w:val="FP"/>
        <w:rPr>
          <w:i/>
          <w:iCs/>
          <w:lang w:eastAsia="en-US"/>
        </w:rPr>
      </w:pPr>
      <w:r w:rsidRPr="004C2DDB">
        <w:rPr>
          <w:i/>
          <w:iCs/>
          <w:lang w:eastAsia="en-US"/>
        </w:rPr>
        <w:t>Peter Hedman (Ericsson) provides reply</w:t>
      </w:r>
    </w:p>
    <w:p w14:paraId="443BFAEE" w14:textId="77777777" w:rsidR="000E3157" w:rsidRPr="004C2DDB" w:rsidRDefault="000E3157" w:rsidP="000E3157">
      <w:pPr>
        <w:pStyle w:val="FP"/>
        <w:rPr>
          <w:i/>
          <w:iCs/>
          <w:lang w:eastAsia="en-US"/>
        </w:rPr>
      </w:pPr>
      <w:r w:rsidRPr="004C2DDB">
        <w:rPr>
          <w:i/>
          <w:iCs/>
          <w:lang w:eastAsia="en-US"/>
        </w:rPr>
        <w:t>Peter Hedman (Ericsson) provides reply to Nokia that we should maintain a consistent logic for NSSRG</w:t>
      </w:r>
    </w:p>
    <w:p w14:paraId="4C165686" w14:textId="77777777" w:rsidR="000E3157" w:rsidRPr="004C2DDB" w:rsidRDefault="000E3157" w:rsidP="000E3157">
      <w:pPr>
        <w:pStyle w:val="FP"/>
        <w:rPr>
          <w:i/>
          <w:iCs/>
          <w:lang w:eastAsia="en-US"/>
        </w:rPr>
      </w:pPr>
      <w:r w:rsidRPr="004C2DDB">
        <w:rPr>
          <w:i/>
          <w:iCs/>
          <w:lang w:eastAsia="en-US"/>
        </w:rPr>
        <w:t>Kundan (NEC) nothing against the 3GPP principle this is following 3GPP specification and GSMA requirement of NSSRG. aligned with stage 3 specification. Mutually exclusive services cannot be attained at the same time. one needs to be dropped.</w:t>
      </w:r>
    </w:p>
    <w:p w14:paraId="10023943" w14:textId="77777777" w:rsidR="000E3157" w:rsidRPr="004C2DDB" w:rsidRDefault="000E3157" w:rsidP="000E3157">
      <w:pPr>
        <w:pStyle w:val="FP"/>
        <w:rPr>
          <w:i/>
          <w:iCs/>
          <w:lang w:eastAsia="en-US"/>
        </w:rPr>
      </w:pPr>
      <w:r w:rsidRPr="004C2DDB">
        <w:rPr>
          <w:i/>
          <w:iCs/>
          <w:lang w:eastAsia="en-US"/>
        </w:rPr>
        <w:t>Alessio(Nokia) UE requests compatible slices between themselves at all times. the AMF can allow a pending if compatible with allowed when NSSAA successfully completed, else it will remove from pending the S-NSSAI (if NSSAA does not fails otherwise it rejects the S-NSSAI). there is nothing to add. we have the CR that does this. I stop commenting on this subject as w already said the same thing too many times.</w:t>
      </w:r>
    </w:p>
    <w:p w14:paraId="405B6601" w14:textId="77777777" w:rsidR="000E3157" w:rsidRPr="004C2DDB" w:rsidRDefault="000E3157" w:rsidP="000E3157">
      <w:pPr>
        <w:pStyle w:val="FP"/>
        <w:rPr>
          <w:i/>
          <w:iCs/>
          <w:lang w:eastAsia="en-US"/>
        </w:rPr>
      </w:pPr>
      <w:r w:rsidRPr="004C2DDB">
        <w:rPr>
          <w:i/>
          <w:iCs/>
          <w:lang w:eastAsia="en-US"/>
        </w:rPr>
        <w:t>Nokia CRs has many issues already highlighted in that thread.</w:t>
      </w:r>
    </w:p>
    <w:p w14:paraId="0D6503B7" w14:textId="77777777" w:rsidR="000E3157" w:rsidRPr="004C2DDB" w:rsidRDefault="000E3157" w:rsidP="000E3157">
      <w:pPr>
        <w:pStyle w:val="FP"/>
        <w:rPr>
          <w:i/>
          <w:iCs/>
          <w:lang w:eastAsia="en-US"/>
        </w:rPr>
      </w:pPr>
      <w:r w:rsidRPr="004C2DDB">
        <w:rPr>
          <w:i/>
          <w:iCs/>
          <w:lang w:eastAsia="en-US"/>
        </w:rPr>
        <w:t>Ulises Olvera (InterDigital Inc.) provides reply</w:t>
      </w:r>
    </w:p>
    <w:p w14:paraId="774C44AA" w14:textId="77777777" w:rsidR="000E3157" w:rsidRPr="004C2DDB" w:rsidRDefault="000E3157" w:rsidP="000E3157">
      <w:pPr>
        <w:pStyle w:val="FP"/>
        <w:rPr>
          <w:i/>
          <w:iCs/>
          <w:lang w:eastAsia="en-US"/>
        </w:rPr>
      </w:pPr>
      <w:r w:rsidRPr="004C2DDB">
        <w:rPr>
          <w:i/>
          <w:iCs/>
          <w:lang w:eastAsia="en-US"/>
        </w:rPr>
        <w:t>==== Revisions Deadline ====</w:t>
      </w:r>
    </w:p>
    <w:p w14:paraId="43F32F02" w14:textId="77777777" w:rsidR="000E3157" w:rsidRPr="004C2DDB" w:rsidRDefault="000E3157" w:rsidP="000E3157">
      <w:pPr>
        <w:pStyle w:val="FP"/>
        <w:rPr>
          <w:i/>
          <w:iCs/>
          <w:lang w:eastAsia="en-US"/>
        </w:rPr>
      </w:pPr>
      <w:r w:rsidRPr="004C2DDB">
        <w:rPr>
          <w:i/>
          <w:iCs/>
          <w:lang w:eastAsia="en-US"/>
        </w:rPr>
        <w:lastRenderedPageBreak/>
        <w:t>Xiaowen (vivo) provides comments.</w:t>
      </w:r>
    </w:p>
    <w:p w14:paraId="635F464D" w14:textId="77777777" w:rsidR="000E3157" w:rsidRPr="004C2DDB" w:rsidRDefault="000E3157" w:rsidP="000E3157">
      <w:pPr>
        <w:pStyle w:val="FP"/>
        <w:rPr>
          <w:i/>
          <w:iCs/>
          <w:lang w:eastAsia="en-US"/>
        </w:rPr>
      </w:pPr>
      <w:r w:rsidRPr="004C2DDB">
        <w:rPr>
          <w:i/>
          <w:iCs/>
          <w:lang w:eastAsia="en-US"/>
        </w:rPr>
        <w:t>Kundan(NEC) provides r02. In this revision we have added a condition that UE shall apply the NSSRG rules with respect to pending NSSAI if the UE is interested which is very much aligned with CT1 specification.</w:t>
      </w:r>
    </w:p>
    <w:p w14:paraId="5918EB5C" w14:textId="77777777" w:rsidR="000E3157" w:rsidRPr="004C2DDB" w:rsidRDefault="000E3157" w:rsidP="000E3157">
      <w:pPr>
        <w:pStyle w:val="FP"/>
        <w:rPr>
          <w:i/>
          <w:iCs/>
          <w:lang w:eastAsia="en-US"/>
        </w:rPr>
      </w:pPr>
      <w:r w:rsidRPr="004C2DDB">
        <w:rPr>
          <w:i/>
          <w:iCs/>
          <w:lang w:eastAsia="en-US"/>
        </w:rPr>
        <w:t>Kundan(NEC) ask questions to Ulises to understand his comment further.</w:t>
      </w:r>
    </w:p>
    <w:p w14:paraId="2C0A1E23" w14:textId="77777777" w:rsidR="000E3157" w:rsidRPr="004C2DDB" w:rsidRDefault="000E3157" w:rsidP="000E3157">
      <w:pPr>
        <w:pStyle w:val="FP"/>
        <w:rPr>
          <w:i/>
          <w:iCs/>
          <w:lang w:eastAsia="en-US"/>
        </w:rPr>
      </w:pPr>
      <w:r w:rsidRPr="004C2DDB">
        <w:rPr>
          <w:i/>
          <w:iCs/>
          <w:lang w:eastAsia="en-US"/>
        </w:rPr>
        <w:t>Ulises Olvera (InterDigital Inc.) provides answers to Kundan</w:t>
      </w:r>
    </w:p>
    <w:p w14:paraId="1B32E5E8" w14:textId="77777777" w:rsidR="000E3157" w:rsidRPr="004C2DDB" w:rsidRDefault="000E3157" w:rsidP="000E3157">
      <w:pPr>
        <w:pStyle w:val="FP"/>
        <w:rPr>
          <w:i/>
          <w:iCs/>
          <w:lang w:eastAsia="en-US"/>
        </w:rPr>
      </w:pPr>
      <w:r w:rsidRPr="004C2DDB">
        <w:rPr>
          <w:i/>
          <w:iCs/>
          <w:lang w:eastAsia="en-US"/>
        </w:rPr>
        <w:t>Kundan (NEC) responds to Xiaowen.</w:t>
      </w:r>
    </w:p>
    <w:p w14:paraId="0AAAA9CF" w14:textId="77777777" w:rsidR="000E3157" w:rsidRPr="004C2DDB" w:rsidRDefault="000E3157" w:rsidP="000E3157">
      <w:pPr>
        <w:pStyle w:val="FP"/>
        <w:rPr>
          <w:i/>
          <w:iCs/>
          <w:lang w:eastAsia="en-US"/>
        </w:rPr>
      </w:pPr>
      <w:r w:rsidRPr="004C2DDB">
        <w:rPr>
          <w:i/>
          <w:iCs/>
          <w:lang w:eastAsia="en-US"/>
        </w:rPr>
        <w:t>Xiaowen (vivo) responds to Kundan.</w:t>
      </w:r>
    </w:p>
    <w:p w14:paraId="50412A56" w14:textId="77777777" w:rsidR="000E3157" w:rsidRPr="004C2DDB" w:rsidRDefault="000E3157" w:rsidP="000E3157">
      <w:pPr>
        <w:pStyle w:val="FP"/>
        <w:rPr>
          <w:i/>
          <w:iCs/>
          <w:lang w:eastAsia="en-US"/>
        </w:rPr>
      </w:pPr>
      <w:r w:rsidRPr="004C2DDB">
        <w:rPr>
          <w:i/>
          <w:iCs/>
          <w:lang w:eastAsia="en-US"/>
        </w:rPr>
        <w:t>Alessio(Nokia) comment: the fact stage 3 forgot to update this quoted text by kundan on Pnding NSSAI when NSSRG was introduced is undeniable. like we did forget to update our specs. so not sure we can refer to not updated text of CT1 after NSSRG was introduced to resolve this. SA2 anc TCT1 need to resolve the NSSAA and NSSRG feature interaction. we want to do it In a way that des NOT block the Ue to request new services like when the same S-NSSAI is allowed.</w:t>
      </w:r>
    </w:p>
    <w:p w14:paraId="6F0211A9" w14:textId="77777777" w:rsidR="000E3157" w:rsidRDefault="000E3157" w:rsidP="000E3157">
      <w:pPr>
        <w:pStyle w:val="FP"/>
        <w:rPr>
          <w:i/>
          <w:iCs/>
          <w:lang w:eastAsia="en-US"/>
        </w:rPr>
      </w:pPr>
      <w:r w:rsidRPr="004C2DDB">
        <w:rPr>
          <w:i/>
          <w:iCs/>
          <w:lang w:eastAsia="en-US"/>
        </w:rPr>
        <w:t>==== Final Deadline ====</w:t>
      </w:r>
    </w:p>
    <w:p w14:paraId="3D6C7A3A" w14:textId="77777777" w:rsidR="000E3157" w:rsidRPr="004C2DDB" w:rsidRDefault="000E3157" w:rsidP="000E3157">
      <w:pPr>
        <w:pStyle w:val="FP"/>
        <w:rPr>
          <w:i/>
          <w:iCs/>
          <w:lang w:eastAsia="en-US"/>
        </w:rPr>
      </w:pPr>
    </w:p>
    <w:p w14:paraId="0599EA66" w14:textId="77777777" w:rsidR="000E3157" w:rsidRPr="004C2DDB" w:rsidRDefault="000E3157" w:rsidP="000E3157">
      <w:pPr>
        <w:keepNext/>
        <w:rPr>
          <w:b/>
          <w:bCs/>
          <w:lang w:eastAsia="en-US"/>
        </w:rPr>
      </w:pPr>
      <w:r w:rsidRPr="004C2DDB">
        <w:rPr>
          <w:b/>
          <w:bCs/>
          <w:lang w:eastAsia="en-US"/>
        </w:rPr>
        <w:t>Discussion and conclusion:</w:t>
      </w:r>
    </w:p>
    <w:p w14:paraId="7CC21109" w14:textId="3C147923" w:rsidR="000E3157" w:rsidRDefault="000E3157" w:rsidP="000E3157">
      <w:r>
        <w:rPr>
          <w:lang w:eastAsia="en-US"/>
        </w:rPr>
        <w:t xml:space="preserve">r02 was proposed. </w:t>
      </w:r>
      <w:r w:rsidRPr="004C2DDB">
        <w:rPr>
          <w:color w:val="0000FF"/>
          <w:lang w:eastAsia="en-US"/>
        </w:rPr>
        <w:t>S2-220</w:t>
      </w:r>
      <w:r>
        <w:rPr>
          <w:color w:val="0000FF"/>
          <w:lang w:eastAsia="en-US"/>
        </w:rPr>
        <w:t>9004r02</w:t>
      </w:r>
      <w:r>
        <w:t xml:space="preserve"> was agreed and was revised to </w:t>
      </w:r>
      <w:r w:rsidRPr="00FD36F9">
        <w:rPr>
          <w:color w:val="0000FF"/>
        </w:rPr>
        <w:t>S2-220994</w:t>
      </w:r>
      <w:r>
        <w:rPr>
          <w:color w:val="0000FF"/>
        </w:rPr>
        <w:t>3</w:t>
      </w:r>
      <w:r>
        <w:t xml:space="preserve">, which was </w:t>
      </w:r>
      <w:r w:rsidRPr="00C3284B">
        <w:rPr>
          <w:color w:val="FF0000"/>
          <w:lang w:eastAsia="en-US"/>
        </w:rPr>
        <w:t>approved</w:t>
      </w:r>
      <w:r>
        <w:t>.</w:t>
      </w:r>
    </w:p>
    <w:p w14:paraId="7877F8B8" w14:textId="77777777" w:rsidR="000E3157" w:rsidRDefault="000E3157" w:rsidP="000E3157">
      <w:pPr>
        <w:rPr>
          <w:lang w:eastAsia="en-US"/>
        </w:rPr>
      </w:pPr>
    </w:p>
    <w:p w14:paraId="4E4C0C6F" w14:textId="77777777" w:rsidR="00FD36F9" w:rsidRDefault="00FD36F9" w:rsidP="00FD36F9">
      <w:pPr>
        <w:keepNext/>
        <w:pBdr>
          <w:top w:val="single" w:sz="4" w:space="1" w:color="auto"/>
        </w:pBdr>
        <w:rPr>
          <w:lang w:eastAsia="en-US"/>
        </w:rPr>
      </w:pPr>
      <w:r w:rsidRPr="004C2DDB">
        <w:rPr>
          <w:color w:val="0000FF"/>
          <w:lang w:eastAsia="en-US"/>
        </w:rPr>
        <w:t>S2-2209037</w:t>
      </w:r>
      <w:r>
        <w:rPr>
          <w:lang w:eastAsia="en-US"/>
        </w:rPr>
        <w:t xml:space="preserve"> (LS OUT) [DRAFT] LS on NSSRG restriction on pending NSSAI (Source: NEC)</w:t>
      </w:r>
    </w:p>
    <w:p w14:paraId="5685DB16" w14:textId="77777777" w:rsidR="00FD36F9" w:rsidRPr="004C2DDB" w:rsidRDefault="00FD36F9" w:rsidP="00FD36F9">
      <w:pPr>
        <w:pStyle w:val="FP"/>
        <w:rPr>
          <w:b/>
          <w:bCs/>
          <w:i/>
          <w:iCs/>
          <w:lang w:eastAsia="en-US"/>
        </w:rPr>
      </w:pPr>
      <w:r w:rsidRPr="004C2DDB">
        <w:rPr>
          <w:b/>
          <w:bCs/>
          <w:i/>
          <w:iCs/>
          <w:lang w:eastAsia="en-US"/>
        </w:rPr>
        <w:t>e-mail comments:</w:t>
      </w:r>
    </w:p>
    <w:p w14:paraId="6832AFE2" w14:textId="77777777" w:rsidR="00FD36F9" w:rsidRPr="004C2DDB" w:rsidRDefault="00FD36F9" w:rsidP="00FD36F9">
      <w:pPr>
        <w:pStyle w:val="FP"/>
        <w:rPr>
          <w:i/>
          <w:iCs/>
          <w:lang w:eastAsia="en-US"/>
        </w:rPr>
      </w:pPr>
      <w:r w:rsidRPr="004C2DDB">
        <w:rPr>
          <w:i/>
          <w:iCs/>
          <w:lang w:eastAsia="en-US"/>
        </w:rPr>
        <w:t>Alessio(Nokia) provides r01 so it can be used in association with Nokia CRs.</w:t>
      </w:r>
    </w:p>
    <w:p w14:paraId="7B926995" w14:textId="77777777" w:rsidR="00FD36F9" w:rsidRPr="004C2DDB" w:rsidRDefault="00FD36F9" w:rsidP="00FD36F9">
      <w:pPr>
        <w:pStyle w:val="FP"/>
        <w:rPr>
          <w:i/>
          <w:iCs/>
          <w:lang w:eastAsia="en-US"/>
        </w:rPr>
      </w:pPr>
      <w:r w:rsidRPr="004C2DDB">
        <w:rPr>
          <w:i/>
          <w:iCs/>
          <w:lang w:eastAsia="en-US"/>
        </w:rPr>
        <w:t>Alessio(Nokia) provides r01 so it can be used in association with Nokia CRs. (sending zip file)</w:t>
      </w:r>
    </w:p>
    <w:p w14:paraId="3AE97C54" w14:textId="77777777" w:rsidR="00FD36F9" w:rsidRPr="004C2DDB" w:rsidRDefault="00FD36F9" w:rsidP="00FD36F9">
      <w:pPr>
        <w:pStyle w:val="FP"/>
        <w:rPr>
          <w:i/>
          <w:iCs/>
          <w:lang w:eastAsia="en-US"/>
        </w:rPr>
      </w:pPr>
      <w:r w:rsidRPr="004C2DDB">
        <w:rPr>
          <w:i/>
          <w:iCs/>
          <w:lang w:eastAsia="en-US"/>
        </w:rPr>
        <w:t>Alessio(Nokia) provides r01 clarifying that when NSSRG Info applies the Pending NSSAI cannot be blindly added to the Requested as (you may imagine) the requested and pending need not be compatible a priory.</w:t>
      </w:r>
    </w:p>
    <w:p w14:paraId="2A537E74" w14:textId="77777777" w:rsidR="00FD36F9" w:rsidRPr="004C2DDB" w:rsidRDefault="00FD36F9" w:rsidP="00FD36F9">
      <w:pPr>
        <w:pStyle w:val="FP"/>
        <w:rPr>
          <w:i/>
          <w:iCs/>
          <w:lang w:eastAsia="en-US"/>
        </w:rPr>
      </w:pPr>
      <w:r w:rsidRPr="004C2DDB">
        <w:rPr>
          <w:i/>
          <w:iCs/>
          <w:lang w:eastAsia="en-US"/>
        </w:rPr>
        <w:t>Kundan (NEC) objects to r01. Nokia has wrong understanding of pending NSSAI. Pending NSSAI is implicit requested NSSAI according to CT1. If the UE is interested in the pending NSSAI but can't send it as a part of requested NSSAI due to CT1 design doesn't mean it is not requested NSSAI.</w:t>
      </w:r>
    </w:p>
    <w:p w14:paraId="6026FD1C" w14:textId="77777777" w:rsidR="00FD36F9" w:rsidRPr="004C2DDB" w:rsidRDefault="00FD36F9" w:rsidP="00FD36F9">
      <w:pPr>
        <w:pStyle w:val="FP"/>
        <w:rPr>
          <w:i/>
          <w:iCs/>
          <w:lang w:eastAsia="en-US"/>
        </w:rPr>
      </w:pPr>
      <w:r w:rsidRPr="004C2DDB">
        <w:rPr>
          <w:i/>
          <w:iCs/>
          <w:lang w:eastAsia="en-US"/>
        </w:rPr>
        <w:t>Ashok (Samsung) provides r02</w:t>
      </w:r>
    </w:p>
    <w:p w14:paraId="52C8F443" w14:textId="77777777" w:rsidR="00FD36F9" w:rsidRPr="004C2DDB" w:rsidRDefault="00FD36F9" w:rsidP="00FD36F9">
      <w:pPr>
        <w:pStyle w:val="FP"/>
        <w:rPr>
          <w:i/>
          <w:iCs/>
          <w:lang w:eastAsia="en-US"/>
        </w:rPr>
      </w:pPr>
      <w:r w:rsidRPr="004C2DDB">
        <w:rPr>
          <w:i/>
          <w:iCs/>
          <w:lang w:eastAsia="en-US"/>
        </w:rPr>
        <w:t>Kundan(NEC) : r02 is very confusing and contradictory</w:t>
      </w:r>
    </w:p>
    <w:p w14:paraId="024F870F" w14:textId="77777777" w:rsidR="00FD36F9" w:rsidRPr="004C2DDB" w:rsidRDefault="00FD36F9" w:rsidP="00FD36F9">
      <w:pPr>
        <w:pStyle w:val="FP"/>
        <w:rPr>
          <w:i/>
          <w:iCs/>
          <w:lang w:eastAsia="en-US"/>
        </w:rPr>
      </w:pPr>
      <w:r w:rsidRPr="004C2DDB">
        <w:rPr>
          <w:i/>
          <w:iCs/>
          <w:lang w:eastAsia="en-US"/>
        </w:rPr>
        <w:t>alessio(nokia) comments CT1 has not a common understanding that is why they asked the question. even if they had the understanding the pending is always part of requested this is not correct as it violates the NSSRG feature when there is incompatibility with pending. it would be like mandating the allowed or rejected is always part of requested... (given that a pending S-NSSAI can be ultimately allowed or rejected).</w:t>
      </w:r>
    </w:p>
    <w:p w14:paraId="3FFD0053" w14:textId="77777777" w:rsidR="00FD36F9" w:rsidRPr="004C2DDB" w:rsidRDefault="00FD36F9" w:rsidP="00FD36F9">
      <w:pPr>
        <w:pStyle w:val="FP"/>
        <w:rPr>
          <w:i/>
          <w:iCs/>
          <w:lang w:eastAsia="en-US"/>
        </w:rPr>
      </w:pPr>
      <w:r w:rsidRPr="004C2DDB">
        <w:rPr>
          <w:i/>
          <w:iCs/>
          <w:lang w:eastAsia="en-US"/>
        </w:rPr>
        <w:t>Alessio(Nokia) also prefers to postpone to next meeting and have a call to discuss this important topi. r02 is to us going in the right direction logically but we need to create the right CR backing it so CT1 eventually does the right thing. And also we need to tell CT1 they have to remove in NSSRG context (i.e. for UEs for which NSSRG applies) the assumption that the pending is virtually part of requested as obviously when the Ue requests incompatible slices with a pending S-NSSAI this cannot be part of the requested.</w:t>
      </w:r>
    </w:p>
    <w:p w14:paraId="68023AA2" w14:textId="77777777" w:rsidR="00FD36F9" w:rsidRPr="004C2DDB" w:rsidRDefault="00FD36F9" w:rsidP="00FD36F9">
      <w:pPr>
        <w:pStyle w:val="FP"/>
        <w:rPr>
          <w:i/>
          <w:iCs/>
          <w:lang w:eastAsia="en-US"/>
        </w:rPr>
      </w:pPr>
      <w:r w:rsidRPr="004C2DDB">
        <w:rPr>
          <w:i/>
          <w:iCs/>
          <w:lang w:eastAsia="en-US"/>
        </w:rPr>
        <w:t>==== Revisions Deadline ====</w:t>
      </w:r>
    </w:p>
    <w:p w14:paraId="38903876" w14:textId="77777777" w:rsidR="00FD36F9" w:rsidRPr="004C2DDB" w:rsidRDefault="00FD36F9" w:rsidP="00FD36F9">
      <w:pPr>
        <w:pStyle w:val="FP"/>
        <w:rPr>
          <w:i/>
          <w:iCs/>
          <w:lang w:eastAsia="en-US"/>
        </w:rPr>
      </w:pPr>
      <w:r w:rsidRPr="004C2DDB">
        <w:rPr>
          <w:i/>
          <w:iCs/>
          <w:lang w:eastAsia="en-US"/>
        </w:rPr>
        <w:t>Kundan(NEC) provides r03 which is very much aligned with stage 2 and stage3.</w:t>
      </w:r>
    </w:p>
    <w:p w14:paraId="0FD2D805" w14:textId="77777777" w:rsidR="00FD36F9" w:rsidRPr="004C2DDB" w:rsidRDefault="00FD36F9" w:rsidP="00FD36F9">
      <w:pPr>
        <w:pStyle w:val="FP"/>
        <w:rPr>
          <w:i/>
          <w:iCs/>
          <w:lang w:eastAsia="en-US"/>
        </w:rPr>
      </w:pPr>
      <w:r w:rsidRPr="004C2DDB">
        <w:rPr>
          <w:i/>
          <w:iCs/>
          <w:lang w:eastAsia="en-US"/>
        </w:rPr>
        <w:t>Xiaowen(vivo) is ok to r03 and propose to go with r03, can live with r02.</w:t>
      </w:r>
    </w:p>
    <w:p w14:paraId="26B5E06E" w14:textId="77777777" w:rsidR="00FD36F9" w:rsidRPr="004C2DDB" w:rsidRDefault="00FD36F9" w:rsidP="00FD36F9">
      <w:pPr>
        <w:pStyle w:val="FP"/>
        <w:rPr>
          <w:i/>
          <w:iCs/>
          <w:lang w:eastAsia="en-US"/>
        </w:rPr>
      </w:pPr>
      <w:r w:rsidRPr="004C2DDB">
        <w:rPr>
          <w:i/>
          <w:iCs/>
          <w:lang w:eastAsia="en-US"/>
        </w:rPr>
        <w:t>Tao(VC) remind r03 is provided after revision deadline. Further check whether any version agreeable.</w:t>
      </w:r>
    </w:p>
    <w:p w14:paraId="2A6FA0AC" w14:textId="77777777" w:rsidR="00FD36F9" w:rsidRPr="004C2DDB" w:rsidRDefault="00FD36F9" w:rsidP="00FD36F9">
      <w:pPr>
        <w:pStyle w:val="FP"/>
        <w:rPr>
          <w:i/>
          <w:iCs/>
          <w:lang w:eastAsia="en-US"/>
        </w:rPr>
      </w:pPr>
      <w:r w:rsidRPr="004C2DDB">
        <w:rPr>
          <w:i/>
          <w:iCs/>
          <w:lang w:eastAsia="en-US"/>
        </w:rPr>
        <w:t>r03 is uploaded on the server within the time period. this is before 10/12 16:00 UTC.</w:t>
      </w:r>
    </w:p>
    <w:p w14:paraId="1773AF9E" w14:textId="77777777" w:rsidR="00FD36F9" w:rsidRPr="004C2DDB" w:rsidRDefault="00FD36F9" w:rsidP="00FD36F9">
      <w:pPr>
        <w:pStyle w:val="FP"/>
        <w:rPr>
          <w:i/>
          <w:iCs/>
          <w:lang w:eastAsia="en-US"/>
        </w:rPr>
      </w:pPr>
      <w:r w:rsidRPr="004C2DDB">
        <w:rPr>
          <w:i/>
          <w:iCs/>
          <w:lang w:eastAsia="en-US"/>
        </w:rPr>
        <w:t>alessio(nokia) suggest to note the LS as we will postpone the issue</w:t>
      </w:r>
    </w:p>
    <w:p w14:paraId="4C24FEAA" w14:textId="77777777" w:rsidR="00FD36F9" w:rsidRPr="004C2DDB" w:rsidRDefault="00FD36F9" w:rsidP="00FD36F9">
      <w:pPr>
        <w:pStyle w:val="FP"/>
        <w:rPr>
          <w:i/>
          <w:iCs/>
          <w:lang w:eastAsia="en-US"/>
        </w:rPr>
      </w:pPr>
      <w:r w:rsidRPr="004C2DDB">
        <w:rPr>
          <w:i/>
          <w:iCs/>
          <w:lang w:eastAsia="en-US"/>
        </w:rPr>
        <w:t>nokia is not happy to send any LS till we have a stable state in SA2. this will not be till next meeting.</w:t>
      </w:r>
    </w:p>
    <w:p w14:paraId="424A976D" w14:textId="77777777" w:rsidR="00FD36F9" w:rsidRPr="004C2DDB" w:rsidRDefault="00FD36F9" w:rsidP="00FD36F9">
      <w:pPr>
        <w:pStyle w:val="FP"/>
        <w:rPr>
          <w:i/>
          <w:iCs/>
          <w:lang w:eastAsia="en-US"/>
        </w:rPr>
      </w:pPr>
      <w:r w:rsidRPr="004C2DDB">
        <w:rPr>
          <w:i/>
          <w:iCs/>
          <w:lang w:eastAsia="en-US"/>
        </w:rPr>
        <w:t>Peter Hedman (Ericsson) propose to send LS as delaying to next meeting means we probably delay the resolution in stage 3 to Q1 2023</w:t>
      </w:r>
    </w:p>
    <w:p w14:paraId="429FF801" w14:textId="77777777" w:rsidR="00FD36F9" w:rsidRPr="004C2DDB" w:rsidRDefault="00FD36F9" w:rsidP="00FD36F9">
      <w:pPr>
        <w:pStyle w:val="FP"/>
        <w:rPr>
          <w:i/>
          <w:iCs/>
          <w:lang w:eastAsia="en-US"/>
        </w:rPr>
      </w:pPr>
      <w:r w:rsidRPr="004C2DDB">
        <w:rPr>
          <w:i/>
          <w:iCs/>
          <w:lang w:eastAsia="en-US"/>
        </w:rPr>
        <w:t>Alessio(Nokia) LSs are sent when there is a clear way forward.</w:t>
      </w:r>
    </w:p>
    <w:p w14:paraId="0DFA1C2D" w14:textId="77777777" w:rsidR="00FD36F9" w:rsidRDefault="00FD36F9" w:rsidP="00FD36F9">
      <w:pPr>
        <w:pStyle w:val="FP"/>
        <w:rPr>
          <w:i/>
          <w:iCs/>
          <w:lang w:eastAsia="en-US"/>
        </w:rPr>
      </w:pPr>
      <w:r w:rsidRPr="004C2DDB">
        <w:rPr>
          <w:i/>
          <w:iCs/>
          <w:lang w:eastAsia="en-US"/>
        </w:rPr>
        <w:t>==== Final Deadline ====</w:t>
      </w:r>
    </w:p>
    <w:p w14:paraId="4F17ADB5" w14:textId="77777777" w:rsidR="00FD36F9" w:rsidRPr="004C2DDB" w:rsidRDefault="00FD36F9" w:rsidP="00FD36F9">
      <w:pPr>
        <w:pStyle w:val="FP"/>
        <w:rPr>
          <w:i/>
          <w:iCs/>
          <w:lang w:eastAsia="en-US"/>
        </w:rPr>
      </w:pPr>
    </w:p>
    <w:p w14:paraId="5A6FDDE8" w14:textId="77777777" w:rsidR="00FD36F9" w:rsidRPr="004C2DDB" w:rsidRDefault="00FD36F9" w:rsidP="00FD36F9">
      <w:pPr>
        <w:keepNext/>
        <w:rPr>
          <w:b/>
          <w:bCs/>
          <w:lang w:eastAsia="en-US"/>
        </w:rPr>
      </w:pPr>
      <w:r w:rsidRPr="004C2DDB">
        <w:rPr>
          <w:b/>
          <w:bCs/>
          <w:lang w:eastAsia="en-US"/>
        </w:rPr>
        <w:t>Discussion and conclusion:</w:t>
      </w:r>
    </w:p>
    <w:p w14:paraId="3A475701" w14:textId="0CA24A3A" w:rsidR="000E3157" w:rsidRDefault="000E3157" w:rsidP="000E3157">
      <w:r>
        <w:rPr>
          <w:lang w:eastAsia="en-US"/>
        </w:rPr>
        <w:t xml:space="preserve">r03 was proposed. </w:t>
      </w:r>
      <w:r w:rsidRPr="004C2DDB">
        <w:rPr>
          <w:color w:val="0000FF"/>
          <w:lang w:eastAsia="en-US"/>
        </w:rPr>
        <w:t>S2-220</w:t>
      </w:r>
      <w:r>
        <w:rPr>
          <w:color w:val="0000FF"/>
          <w:lang w:eastAsia="en-US"/>
        </w:rPr>
        <w:t>9037r03</w:t>
      </w:r>
      <w:r>
        <w:t xml:space="preserve"> was agreed and was revised to </w:t>
      </w:r>
      <w:r w:rsidRPr="00FD36F9">
        <w:rPr>
          <w:color w:val="0000FF"/>
        </w:rPr>
        <w:t>S2-220994</w:t>
      </w:r>
      <w:r>
        <w:rPr>
          <w:color w:val="0000FF"/>
        </w:rPr>
        <w:t>4</w:t>
      </w:r>
      <w:r>
        <w:t xml:space="preserve">, which was </w:t>
      </w:r>
      <w:r w:rsidRPr="00C3284B">
        <w:rPr>
          <w:color w:val="FF0000"/>
          <w:lang w:eastAsia="en-US"/>
        </w:rPr>
        <w:t>approved</w:t>
      </w:r>
      <w:r>
        <w:t>.</w:t>
      </w:r>
    </w:p>
    <w:p w14:paraId="10A0EF5E" w14:textId="77777777" w:rsidR="00FD36F9" w:rsidRDefault="00FD36F9" w:rsidP="00FD36F9">
      <w:pPr>
        <w:rPr>
          <w:lang w:eastAsia="en-US"/>
        </w:rPr>
      </w:pPr>
    </w:p>
    <w:p w14:paraId="14A70BF1" w14:textId="77777777" w:rsidR="000E3157" w:rsidRDefault="000E3157" w:rsidP="000E3157">
      <w:pPr>
        <w:keepNext/>
        <w:pBdr>
          <w:top w:val="single" w:sz="4" w:space="1" w:color="auto"/>
        </w:pBdr>
        <w:rPr>
          <w:lang w:eastAsia="en-US"/>
        </w:rPr>
      </w:pPr>
      <w:r w:rsidRPr="004C2DDB">
        <w:rPr>
          <w:color w:val="0000FF"/>
          <w:lang w:eastAsia="en-US"/>
        </w:rPr>
        <w:t>S2-2209022</w:t>
      </w:r>
      <w:r>
        <w:rPr>
          <w:lang w:eastAsia="en-US"/>
        </w:rPr>
        <w:t xml:space="preserve"> (CR) 23.501 CR3694R1: Pending NSSAI and AMF Relocation in Connected mode 23.501. (Source: NEC, Ericsson)</w:t>
      </w:r>
    </w:p>
    <w:p w14:paraId="6781E1A2" w14:textId="77777777" w:rsidR="000E3157" w:rsidRPr="004C2DDB" w:rsidRDefault="000E3157" w:rsidP="000E3157">
      <w:pPr>
        <w:pStyle w:val="FP"/>
        <w:rPr>
          <w:b/>
          <w:bCs/>
          <w:i/>
          <w:iCs/>
          <w:lang w:eastAsia="en-US"/>
        </w:rPr>
      </w:pPr>
      <w:r w:rsidRPr="004C2DDB">
        <w:rPr>
          <w:b/>
          <w:bCs/>
          <w:i/>
          <w:iCs/>
          <w:lang w:eastAsia="en-US"/>
        </w:rPr>
        <w:t>e-mail comments:</w:t>
      </w:r>
    </w:p>
    <w:p w14:paraId="7CB9EFD2" w14:textId="77777777" w:rsidR="000E3157" w:rsidRPr="004C2DDB" w:rsidRDefault="000E3157" w:rsidP="000E3157">
      <w:pPr>
        <w:pStyle w:val="FP"/>
        <w:rPr>
          <w:i/>
          <w:iCs/>
          <w:lang w:eastAsia="en-US"/>
        </w:rPr>
      </w:pPr>
      <w:r w:rsidRPr="004C2DDB">
        <w:rPr>
          <w:i/>
          <w:iCs/>
          <w:lang w:eastAsia="en-US"/>
        </w:rPr>
        <w:t>==== Revisions Deadline ====</w:t>
      </w:r>
    </w:p>
    <w:p w14:paraId="043241AE" w14:textId="77777777" w:rsidR="000E3157" w:rsidRDefault="000E3157" w:rsidP="000E3157">
      <w:pPr>
        <w:pStyle w:val="FP"/>
        <w:rPr>
          <w:i/>
          <w:iCs/>
          <w:lang w:eastAsia="en-US"/>
        </w:rPr>
      </w:pPr>
      <w:r w:rsidRPr="004C2DDB">
        <w:rPr>
          <w:i/>
          <w:iCs/>
          <w:lang w:eastAsia="en-US"/>
        </w:rPr>
        <w:t>==== Final Deadline ====</w:t>
      </w:r>
    </w:p>
    <w:p w14:paraId="170E6364" w14:textId="77777777" w:rsidR="000E3157" w:rsidRPr="004C2DDB" w:rsidRDefault="000E3157" w:rsidP="000E3157">
      <w:pPr>
        <w:pStyle w:val="FP"/>
        <w:rPr>
          <w:i/>
          <w:iCs/>
          <w:lang w:eastAsia="en-US"/>
        </w:rPr>
      </w:pPr>
    </w:p>
    <w:p w14:paraId="1E07A921" w14:textId="77777777" w:rsidR="000E3157" w:rsidRPr="004C2DDB" w:rsidRDefault="000E3157" w:rsidP="000E3157">
      <w:pPr>
        <w:keepNext/>
        <w:rPr>
          <w:b/>
          <w:bCs/>
          <w:lang w:eastAsia="en-US"/>
        </w:rPr>
      </w:pPr>
      <w:r w:rsidRPr="004C2DDB">
        <w:rPr>
          <w:b/>
          <w:bCs/>
          <w:lang w:eastAsia="en-US"/>
        </w:rPr>
        <w:t>Discussion and conclusion:</w:t>
      </w:r>
    </w:p>
    <w:p w14:paraId="26F01A80" w14:textId="7FA0669D" w:rsidR="000E3157" w:rsidRDefault="000E3157" w:rsidP="000E3157">
      <w:pPr>
        <w:rPr>
          <w:lang w:eastAsia="en-US"/>
        </w:rPr>
      </w:pPr>
      <w:r>
        <w:rPr>
          <w:lang w:eastAsia="en-US"/>
        </w:rPr>
        <w:t xml:space="preserve">This was </w:t>
      </w:r>
      <w:r w:rsidRPr="000E3157">
        <w:rPr>
          <w:color w:val="0000FF"/>
          <w:lang w:eastAsia="en-US"/>
        </w:rPr>
        <w:t>postponed</w:t>
      </w:r>
      <w:r>
        <w:rPr>
          <w:lang w:eastAsia="en-US"/>
        </w:rPr>
        <w:t>.</w:t>
      </w:r>
    </w:p>
    <w:p w14:paraId="4EF88013" w14:textId="478D9C48" w:rsidR="00CC6AB6" w:rsidRDefault="00CC6AB6" w:rsidP="00CC6AB6">
      <w:pPr>
        <w:rPr>
          <w:lang w:eastAsia="en-US"/>
        </w:rPr>
      </w:pPr>
    </w:p>
    <w:p w14:paraId="7BF36758" w14:textId="77777777" w:rsidR="000E3157" w:rsidRDefault="000E3157" w:rsidP="000E3157">
      <w:pPr>
        <w:keepNext/>
        <w:pBdr>
          <w:top w:val="single" w:sz="4" w:space="1" w:color="auto"/>
        </w:pBdr>
        <w:rPr>
          <w:lang w:eastAsia="en-US"/>
        </w:rPr>
      </w:pPr>
      <w:r w:rsidRPr="004C2DDB">
        <w:rPr>
          <w:color w:val="0000FF"/>
          <w:lang w:eastAsia="en-US"/>
        </w:rPr>
        <w:lastRenderedPageBreak/>
        <w:t>S2-2208545</w:t>
      </w:r>
      <w:r>
        <w:rPr>
          <w:lang w:eastAsia="en-US"/>
        </w:rPr>
        <w:t xml:space="preserve"> (CR) 23.501 CR3682R1: UE-Slice-MBR exemption for priority services (Source: Samsung)</w:t>
      </w:r>
    </w:p>
    <w:p w14:paraId="43D0879D" w14:textId="77777777" w:rsidR="000E3157" w:rsidRPr="004C2DDB" w:rsidRDefault="000E3157" w:rsidP="000E3157">
      <w:pPr>
        <w:pStyle w:val="FP"/>
        <w:rPr>
          <w:b/>
          <w:bCs/>
          <w:i/>
          <w:iCs/>
          <w:lang w:eastAsia="en-US"/>
        </w:rPr>
      </w:pPr>
      <w:r w:rsidRPr="004C2DDB">
        <w:rPr>
          <w:b/>
          <w:bCs/>
          <w:i/>
          <w:iCs/>
          <w:lang w:eastAsia="en-US"/>
        </w:rPr>
        <w:t>e-mail comments:</w:t>
      </w:r>
    </w:p>
    <w:p w14:paraId="31EF7A90" w14:textId="77777777" w:rsidR="000E3157" w:rsidRPr="004C2DDB" w:rsidRDefault="000E3157" w:rsidP="000E3157">
      <w:pPr>
        <w:pStyle w:val="FP"/>
        <w:rPr>
          <w:i/>
          <w:iCs/>
          <w:lang w:eastAsia="en-US"/>
        </w:rPr>
      </w:pPr>
      <w:r w:rsidRPr="004C2DDB">
        <w:rPr>
          <w:i/>
          <w:iCs/>
          <w:lang w:eastAsia="en-US"/>
        </w:rPr>
        <w:t>Belen (Ericsson) provides r01</w:t>
      </w:r>
    </w:p>
    <w:p w14:paraId="4B3DA8B3" w14:textId="77777777" w:rsidR="000E3157" w:rsidRPr="004C2DDB" w:rsidRDefault="000E3157" w:rsidP="000E3157">
      <w:pPr>
        <w:pStyle w:val="FP"/>
        <w:rPr>
          <w:i/>
          <w:iCs/>
          <w:lang w:eastAsia="en-US"/>
        </w:rPr>
      </w:pPr>
      <w:r w:rsidRPr="004C2DDB">
        <w:rPr>
          <w:i/>
          <w:iCs/>
          <w:lang w:eastAsia="en-US"/>
        </w:rPr>
        <w:t>Jinguo(ZTE) provides comment</w:t>
      </w:r>
    </w:p>
    <w:p w14:paraId="177DB252" w14:textId="77777777" w:rsidR="000E3157" w:rsidRPr="004C2DDB" w:rsidRDefault="000E3157" w:rsidP="000E3157">
      <w:pPr>
        <w:pStyle w:val="FP"/>
        <w:rPr>
          <w:i/>
          <w:iCs/>
          <w:lang w:eastAsia="en-US"/>
        </w:rPr>
      </w:pPr>
      <w:r w:rsidRPr="004C2DDB">
        <w:rPr>
          <w:i/>
          <w:iCs/>
          <w:lang w:eastAsia="en-US"/>
        </w:rPr>
        <w:t>Dongeun (Samsung) replies to Jinguo (ZTE)</w:t>
      </w:r>
    </w:p>
    <w:p w14:paraId="4C2EBEB8" w14:textId="77777777" w:rsidR="000E3157" w:rsidRPr="004C2DDB" w:rsidRDefault="000E3157" w:rsidP="000E3157">
      <w:pPr>
        <w:pStyle w:val="FP"/>
        <w:rPr>
          <w:i/>
          <w:iCs/>
          <w:lang w:eastAsia="en-US"/>
        </w:rPr>
      </w:pPr>
      <w:r w:rsidRPr="004C2DDB">
        <w:rPr>
          <w:i/>
          <w:iCs/>
          <w:lang w:eastAsia="en-US"/>
        </w:rPr>
        <w:t>Dongeun (Samsung) replies to Belen (Ericsson)</w:t>
      </w:r>
    </w:p>
    <w:p w14:paraId="385764E6" w14:textId="77777777" w:rsidR="000E3157" w:rsidRPr="004C2DDB" w:rsidRDefault="000E3157" w:rsidP="000E3157">
      <w:pPr>
        <w:pStyle w:val="FP"/>
        <w:rPr>
          <w:i/>
          <w:iCs/>
          <w:lang w:eastAsia="en-US"/>
        </w:rPr>
      </w:pPr>
      <w:r w:rsidRPr="004C2DDB">
        <w:rPr>
          <w:i/>
          <w:iCs/>
          <w:lang w:eastAsia="en-US"/>
        </w:rPr>
        <w:t>Haiyang (Huawei) suggests to note this paper</w:t>
      </w:r>
    </w:p>
    <w:p w14:paraId="0BC68D0C" w14:textId="77777777" w:rsidR="000E3157" w:rsidRPr="004C2DDB" w:rsidRDefault="000E3157" w:rsidP="000E3157">
      <w:pPr>
        <w:pStyle w:val="FP"/>
        <w:rPr>
          <w:i/>
          <w:iCs/>
          <w:lang w:eastAsia="en-US"/>
        </w:rPr>
      </w:pPr>
      <w:r w:rsidRPr="004C2DDB">
        <w:rPr>
          <w:i/>
          <w:iCs/>
          <w:lang w:eastAsia="en-US"/>
        </w:rPr>
        <w:t>Dongeun (Samsung) disagrees to Haiyang (Huawei)</w:t>
      </w:r>
    </w:p>
    <w:p w14:paraId="5B1DAF65" w14:textId="77777777" w:rsidR="000E3157" w:rsidRPr="004C2DDB" w:rsidRDefault="000E3157" w:rsidP="000E3157">
      <w:pPr>
        <w:pStyle w:val="FP"/>
        <w:rPr>
          <w:i/>
          <w:iCs/>
          <w:lang w:eastAsia="en-US"/>
        </w:rPr>
      </w:pPr>
      <w:r w:rsidRPr="004C2DDB">
        <w:rPr>
          <w:i/>
          <w:iCs/>
          <w:lang w:eastAsia="en-US"/>
        </w:rPr>
        <w:t>Haiyang (Huawei) provides feedback</w:t>
      </w:r>
    </w:p>
    <w:p w14:paraId="1CDE8BB6" w14:textId="77777777" w:rsidR="000E3157" w:rsidRPr="004C2DDB" w:rsidRDefault="000E3157" w:rsidP="000E3157">
      <w:pPr>
        <w:pStyle w:val="FP"/>
        <w:rPr>
          <w:i/>
          <w:iCs/>
          <w:lang w:eastAsia="en-US"/>
        </w:rPr>
      </w:pPr>
      <w:r w:rsidRPr="004C2DDB">
        <w:rPr>
          <w:i/>
          <w:iCs/>
          <w:lang w:eastAsia="en-US"/>
        </w:rPr>
        <w:t>Jinguo(ZTE) replies to Dongeun</w:t>
      </w:r>
    </w:p>
    <w:p w14:paraId="20A28CAD" w14:textId="77777777" w:rsidR="000E3157" w:rsidRPr="004C2DDB" w:rsidRDefault="000E3157" w:rsidP="000E3157">
      <w:pPr>
        <w:pStyle w:val="FP"/>
        <w:rPr>
          <w:i/>
          <w:iCs/>
          <w:lang w:eastAsia="en-US"/>
        </w:rPr>
      </w:pPr>
      <w:r w:rsidRPr="004C2DDB">
        <w:rPr>
          <w:i/>
          <w:iCs/>
          <w:lang w:eastAsia="en-US"/>
        </w:rPr>
        <w:t>Dongeun (Samsung) replies to Haiyang (Huawei) and Jinguo (ZTE)</w:t>
      </w:r>
    </w:p>
    <w:p w14:paraId="16FB8E3C" w14:textId="77777777" w:rsidR="000E3157" w:rsidRPr="004C2DDB" w:rsidRDefault="000E3157" w:rsidP="000E3157">
      <w:pPr>
        <w:pStyle w:val="FP"/>
        <w:rPr>
          <w:i/>
          <w:iCs/>
          <w:lang w:eastAsia="en-US"/>
        </w:rPr>
      </w:pPr>
      <w:r w:rsidRPr="004C2DDB">
        <w:rPr>
          <w:i/>
          <w:iCs/>
          <w:lang w:eastAsia="en-US"/>
        </w:rPr>
        <w:t>Belen (Ericsson) provides comments</w:t>
      </w:r>
    </w:p>
    <w:p w14:paraId="4B8C4EEA" w14:textId="77777777" w:rsidR="000E3157" w:rsidRPr="004C2DDB" w:rsidRDefault="000E3157" w:rsidP="000E3157">
      <w:pPr>
        <w:pStyle w:val="FP"/>
        <w:rPr>
          <w:i/>
          <w:iCs/>
          <w:lang w:eastAsia="en-US"/>
        </w:rPr>
      </w:pPr>
      <w:r w:rsidRPr="004C2DDB">
        <w:rPr>
          <w:i/>
          <w:iCs/>
          <w:lang w:eastAsia="en-US"/>
        </w:rPr>
        <w:t>Dongeun (Samsung) provides r02</w:t>
      </w:r>
    </w:p>
    <w:p w14:paraId="60BC4CE9" w14:textId="77777777" w:rsidR="000E3157" w:rsidRPr="004C2DDB" w:rsidRDefault="000E3157" w:rsidP="000E3157">
      <w:pPr>
        <w:pStyle w:val="FP"/>
        <w:rPr>
          <w:i/>
          <w:iCs/>
          <w:lang w:eastAsia="en-US"/>
        </w:rPr>
      </w:pPr>
      <w:r w:rsidRPr="004C2DDB">
        <w:rPr>
          <w:i/>
          <w:iCs/>
          <w:lang w:eastAsia="en-US"/>
        </w:rPr>
        <w:t>alessio(Nokia) comments</w:t>
      </w:r>
    </w:p>
    <w:p w14:paraId="32DF61AF" w14:textId="77777777" w:rsidR="000E3157" w:rsidRPr="004C2DDB" w:rsidRDefault="000E3157" w:rsidP="000E3157">
      <w:pPr>
        <w:pStyle w:val="FP"/>
        <w:rPr>
          <w:i/>
          <w:iCs/>
          <w:lang w:eastAsia="en-US"/>
        </w:rPr>
      </w:pPr>
      <w:r w:rsidRPr="004C2DDB">
        <w:rPr>
          <w:i/>
          <w:iCs/>
          <w:lang w:eastAsia="en-US"/>
        </w:rPr>
        <w:t>Belen (Ericsson) provides comments, replies to Samsung as well.</w:t>
      </w:r>
    </w:p>
    <w:p w14:paraId="3EB344A6" w14:textId="77777777" w:rsidR="000E3157" w:rsidRPr="004C2DDB" w:rsidRDefault="000E3157" w:rsidP="000E3157">
      <w:pPr>
        <w:pStyle w:val="FP"/>
        <w:rPr>
          <w:i/>
          <w:iCs/>
          <w:lang w:eastAsia="en-US"/>
        </w:rPr>
      </w:pPr>
      <w:r w:rsidRPr="004C2DDB">
        <w:rPr>
          <w:i/>
          <w:iCs/>
          <w:lang w:eastAsia="en-US"/>
        </w:rPr>
        <w:t>Dongeun (Samsung) replies to Belen (Ericsson) and provide r04</w:t>
      </w:r>
    </w:p>
    <w:p w14:paraId="7E5D787B" w14:textId="77777777" w:rsidR="000E3157" w:rsidRPr="004C2DDB" w:rsidRDefault="000E3157" w:rsidP="000E3157">
      <w:pPr>
        <w:pStyle w:val="FP"/>
        <w:rPr>
          <w:i/>
          <w:iCs/>
          <w:lang w:eastAsia="en-US"/>
        </w:rPr>
      </w:pPr>
      <w:r w:rsidRPr="004C2DDB">
        <w:rPr>
          <w:i/>
          <w:iCs/>
          <w:lang w:eastAsia="en-US"/>
        </w:rPr>
        <w:t>==== Revisions Deadline ====</w:t>
      </w:r>
    </w:p>
    <w:p w14:paraId="62E40144" w14:textId="77777777" w:rsidR="000E3157" w:rsidRDefault="000E3157" w:rsidP="000E3157">
      <w:pPr>
        <w:pStyle w:val="FP"/>
        <w:rPr>
          <w:i/>
          <w:iCs/>
          <w:lang w:eastAsia="en-US"/>
        </w:rPr>
      </w:pPr>
      <w:r w:rsidRPr="004C2DDB">
        <w:rPr>
          <w:i/>
          <w:iCs/>
          <w:lang w:eastAsia="en-US"/>
        </w:rPr>
        <w:t>==== Final Deadline ====</w:t>
      </w:r>
    </w:p>
    <w:p w14:paraId="60116DD6" w14:textId="77777777" w:rsidR="000E3157" w:rsidRPr="004C2DDB" w:rsidRDefault="000E3157" w:rsidP="000E3157">
      <w:pPr>
        <w:pStyle w:val="FP"/>
        <w:rPr>
          <w:i/>
          <w:iCs/>
          <w:lang w:eastAsia="en-US"/>
        </w:rPr>
      </w:pPr>
    </w:p>
    <w:p w14:paraId="17AF864F" w14:textId="77777777" w:rsidR="000E3157" w:rsidRPr="004C2DDB" w:rsidRDefault="000E3157" w:rsidP="000E3157">
      <w:pPr>
        <w:keepNext/>
        <w:rPr>
          <w:b/>
          <w:bCs/>
          <w:lang w:eastAsia="en-US"/>
        </w:rPr>
      </w:pPr>
      <w:r w:rsidRPr="004C2DDB">
        <w:rPr>
          <w:b/>
          <w:bCs/>
          <w:lang w:eastAsia="en-US"/>
        </w:rPr>
        <w:t>Discussion and conclusion:</w:t>
      </w:r>
    </w:p>
    <w:p w14:paraId="43C036D4" w14:textId="5CD1981E" w:rsidR="000E3157" w:rsidRDefault="000E3157" w:rsidP="000E3157">
      <w:pPr>
        <w:rPr>
          <w:lang w:eastAsia="en-US"/>
        </w:rPr>
      </w:pPr>
      <w:r>
        <w:rPr>
          <w:lang w:eastAsia="en-US"/>
        </w:rPr>
        <w:t>r06 was proposed. Huawei could not accept r06 and proposed to note this CR. Per</w:t>
      </w:r>
      <w:r w:rsidR="006355E8">
        <w:rPr>
          <w:lang w:eastAsia="en-US"/>
        </w:rPr>
        <w:t>e</w:t>
      </w:r>
      <w:r>
        <w:rPr>
          <w:lang w:eastAsia="en-US"/>
        </w:rPr>
        <w:t xml:space="preserve">ton Labs asked to postpone to give an opportunity for discussion at the next meeting. This was then </w:t>
      </w:r>
      <w:r w:rsidRPr="000E3157">
        <w:rPr>
          <w:color w:val="0000FF"/>
          <w:lang w:eastAsia="en-US"/>
        </w:rPr>
        <w:t>postponed</w:t>
      </w:r>
      <w:r>
        <w:rPr>
          <w:lang w:eastAsia="en-US"/>
        </w:rPr>
        <w:t>.</w:t>
      </w:r>
    </w:p>
    <w:p w14:paraId="1EB14AC1" w14:textId="128D845D" w:rsidR="000E3157" w:rsidRDefault="000E3157" w:rsidP="00CC6AB6">
      <w:pPr>
        <w:rPr>
          <w:lang w:eastAsia="en-US"/>
        </w:rPr>
      </w:pPr>
    </w:p>
    <w:p w14:paraId="5BB963F6" w14:textId="77777777" w:rsidR="000E3157" w:rsidRDefault="000E3157" w:rsidP="000E3157">
      <w:pPr>
        <w:keepNext/>
        <w:pBdr>
          <w:top w:val="single" w:sz="4" w:space="1" w:color="auto"/>
        </w:pBdr>
        <w:rPr>
          <w:lang w:eastAsia="en-US"/>
        </w:rPr>
      </w:pPr>
      <w:r w:rsidRPr="004C2DDB">
        <w:rPr>
          <w:color w:val="0000FF"/>
          <w:lang w:eastAsia="en-US"/>
        </w:rPr>
        <w:t>S2-2208840</w:t>
      </w:r>
      <w:r>
        <w:rPr>
          <w:lang w:eastAsia="en-US"/>
        </w:rPr>
        <w:t xml:space="preserve"> (CR) 23.247 CR0140: Alignment with stage-3 for USD and service announcement (Source: Qualcomm Incorporated)</w:t>
      </w:r>
    </w:p>
    <w:p w14:paraId="723CBA7E" w14:textId="77777777" w:rsidR="000E3157" w:rsidRPr="004C2DDB" w:rsidRDefault="000E3157" w:rsidP="000E3157">
      <w:pPr>
        <w:pStyle w:val="FP"/>
        <w:rPr>
          <w:b/>
          <w:bCs/>
          <w:i/>
          <w:iCs/>
          <w:lang w:eastAsia="en-US"/>
        </w:rPr>
      </w:pPr>
      <w:r w:rsidRPr="004C2DDB">
        <w:rPr>
          <w:b/>
          <w:bCs/>
          <w:i/>
          <w:iCs/>
          <w:lang w:eastAsia="en-US"/>
        </w:rPr>
        <w:t>e-mail comments:</w:t>
      </w:r>
    </w:p>
    <w:p w14:paraId="1ECB63B8" w14:textId="77777777" w:rsidR="000E3157" w:rsidRPr="004C2DDB" w:rsidRDefault="000E3157" w:rsidP="000E3157">
      <w:pPr>
        <w:pStyle w:val="FP"/>
        <w:rPr>
          <w:i/>
          <w:iCs/>
          <w:lang w:eastAsia="en-US"/>
        </w:rPr>
      </w:pPr>
      <w:r w:rsidRPr="004C2DDB">
        <w:rPr>
          <w:i/>
          <w:iCs/>
          <w:lang w:eastAsia="en-US"/>
        </w:rPr>
        <w:t>Robbie (Ericsson) supports this CR, and adds Ericsson as co-source in r01.</w:t>
      </w:r>
    </w:p>
    <w:p w14:paraId="7BBD4BB4" w14:textId="77777777" w:rsidR="000E3157" w:rsidRPr="004C2DDB" w:rsidRDefault="000E3157" w:rsidP="000E3157">
      <w:pPr>
        <w:pStyle w:val="FP"/>
        <w:rPr>
          <w:i/>
          <w:iCs/>
          <w:lang w:eastAsia="en-US"/>
        </w:rPr>
      </w:pPr>
      <w:r w:rsidRPr="004C2DDB">
        <w:rPr>
          <w:i/>
          <w:iCs/>
          <w:lang w:eastAsia="en-US"/>
        </w:rPr>
        <w:t>LiMeng (Huawei) objects to the proposal.</w:t>
      </w:r>
    </w:p>
    <w:p w14:paraId="280E2BA2" w14:textId="77777777" w:rsidR="000E3157" w:rsidRPr="004C2DDB" w:rsidRDefault="000E3157" w:rsidP="000E3157">
      <w:pPr>
        <w:pStyle w:val="FP"/>
        <w:rPr>
          <w:i/>
          <w:iCs/>
          <w:lang w:eastAsia="en-US"/>
        </w:rPr>
      </w:pPr>
      <w:r w:rsidRPr="004C2DDB">
        <w:rPr>
          <w:i/>
          <w:iCs/>
          <w:lang w:eastAsia="en-US"/>
        </w:rPr>
        <w:t>Youngkyo(Samsung) supports wayforward of this CR and provide r02.</w:t>
      </w:r>
    </w:p>
    <w:p w14:paraId="42ACA76A" w14:textId="77777777" w:rsidR="000E3157" w:rsidRPr="004C2DDB" w:rsidRDefault="000E3157" w:rsidP="000E3157">
      <w:pPr>
        <w:pStyle w:val="FP"/>
        <w:rPr>
          <w:i/>
          <w:iCs/>
          <w:lang w:eastAsia="en-US"/>
        </w:rPr>
      </w:pPr>
      <w:r w:rsidRPr="004C2DDB">
        <w:rPr>
          <w:i/>
          <w:iCs/>
          <w:lang w:eastAsia="en-US"/>
        </w:rPr>
        <w:t xml:space="preserve">Leo (Deutsche Telekom) proposes to NOTE this LS, and use </w:t>
      </w:r>
      <w:r w:rsidRPr="004C2DDB">
        <w:rPr>
          <w:i/>
          <w:iCs/>
          <w:color w:val="0000FF"/>
          <w:lang w:eastAsia="en-US"/>
        </w:rPr>
        <w:t>S2-2208812</w:t>
      </w:r>
    </w:p>
    <w:p w14:paraId="749F64DF" w14:textId="77777777" w:rsidR="000E3157" w:rsidRPr="004C2DDB" w:rsidRDefault="000E3157" w:rsidP="000E3157">
      <w:pPr>
        <w:pStyle w:val="FP"/>
        <w:rPr>
          <w:i/>
          <w:iCs/>
          <w:lang w:eastAsia="en-US"/>
        </w:rPr>
      </w:pPr>
      <w:r w:rsidRPr="004C2DDB">
        <w:rPr>
          <w:i/>
          <w:iCs/>
          <w:lang w:eastAsia="en-US"/>
        </w:rPr>
        <w:t>Haris(Qualcomm) responds to LiMeng (Huawei)</w:t>
      </w:r>
    </w:p>
    <w:p w14:paraId="21EDB746" w14:textId="77777777" w:rsidR="000E3157" w:rsidRPr="004C2DDB" w:rsidRDefault="000E3157" w:rsidP="000E3157">
      <w:pPr>
        <w:pStyle w:val="FP"/>
        <w:rPr>
          <w:i/>
          <w:iCs/>
          <w:lang w:eastAsia="en-US"/>
        </w:rPr>
      </w:pPr>
      <w:r w:rsidRPr="004C2DDB">
        <w:rPr>
          <w:i/>
          <w:iCs/>
          <w:lang w:eastAsia="en-US"/>
        </w:rPr>
        <w:t>Haris(Qualcomm) provides r03</w:t>
      </w:r>
    </w:p>
    <w:p w14:paraId="379CC070" w14:textId="77777777" w:rsidR="000E3157" w:rsidRPr="004C2DDB" w:rsidRDefault="000E3157" w:rsidP="000E3157">
      <w:pPr>
        <w:pStyle w:val="FP"/>
        <w:rPr>
          <w:i/>
          <w:iCs/>
          <w:lang w:eastAsia="en-US"/>
        </w:rPr>
      </w:pPr>
      <w:r w:rsidRPr="004C2DDB">
        <w:rPr>
          <w:i/>
          <w:iCs/>
          <w:lang w:eastAsia="en-US"/>
        </w:rPr>
        <w:t>==== Revisions Deadline ====</w:t>
      </w:r>
    </w:p>
    <w:p w14:paraId="138F5185" w14:textId="77777777" w:rsidR="000E3157" w:rsidRPr="004C2DDB" w:rsidRDefault="000E3157" w:rsidP="000E3157">
      <w:pPr>
        <w:pStyle w:val="FP"/>
        <w:rPr>
          <w:i/>
          <w:iCs/>
          <w:lang w:eastAsia="en-US"/>
        </w:rPr>
      </w:pPr>
      <w:r w:rsidRPr="004C2DDB">
        <w:rPr>
          <w:i/>
          <w:iCs/>
          <w:lang w:eastAsia="en-US"/>
        </w:rPr>
        <w:t>Wanqiang(Huawei) objects the proposal (any revision).</w:t>
      </w:r>
    </w:p>
    <w:p w14:paraId="7C372412" w14:textId="77777777" w:rsidR="000E3157" w:rsidRPr="004C2DDB" w:rsidRDefault="000E3157" w:rsidP="000E3157">
      <w:pPr>
        <w:pStyle w:val="FP"/>
        <w:rPr>
          <w:i/>
          <w:iCs/>
          <w:lang w:eastAsia="en-US"/>
        </w:rPr>
      </w:pPr>
      <w:r w:rsidRPr="004C2DDB">
        <w:rPr>
          <w:i/>
          <w:iCs/>
          <w:lang w:eastAsia="en-US"/>
        </w:rPr>
        <w:t>Kaixin (CBN) objects to the proposal.</w:t>
      </w:r>
    </w:p>
    <w:p w14:paraId="6A6FAEB0" w14:textId="77777777" w:rsidR="000E3157" w:rsidRPr="004C2DDB" w:rsidRDefault="000E3157" w:rsidP="000E3157">
      <w:pPr>
        <w:pStyle w:val="FP"/>
        <w:rPr>
          <w:i/>
          <w:iCs/>
          <w:lang w:eastAsia="en-US"/>
        </w:rPr>
      </w:pPr>
      <w:r w:rsidRPr="004C2DDB">
        <w:rPr>
          <w:i/>
          <w:iCs/>
          <w:lang w:eastAsia="en-US"/>
        </w:rPr>
        <w:t>Zhendong (ZTE) agrees with Wanqiang (Huawei), proposes to Note this CR.</w:t>
      </w:r>
    </w:p>
    <w:p w14:paraId="598D825C" w14:textId="77777777" w:rsidR="000E3157" w:rsidRPr="004C2DDB" w:rsidRDefault="000E3157" w:rsidP="000E3157">
      <w:pPr>
        <w:pStyle w:val="FP"/>
        <w:rPr>
          <w:i/>
          <w:iCs/>
          <w:lang w:eastAsia="en-US"/>
        </w:rPr>
      </w:pPr>
      <w:r w:rsidRPr="004C2DDB">
        <w:rPr>
          <w:i/>
          <w:iCs/>
          <w:lang w:eastAsia="en-US"/>
        </w:rPr>
        <w:t>Haris(Qualcomm) suggests to discuss in CC#2</w:t>
      </w:r>
    </w:p>
    <w:p w14:paraId="24CED6E5" w14:textId="77777777" w:rsidR="000E3157" w:rsidRPr="004C2DDB" w:rsidRDefault="000E3157" w:rsidP="000E3157">
      <w:pPr>
        <w:pStyle w:val="FP"/>
        <w:rPr>
          <w:i/>
          <w:iCs/>
          <w:lang w:eastAsia="en-US"/>
        </w:rPr>
      </w:pPr>
      <w:r w:rsidRPr="004C2DDB">
        <w:rPr>
          <w:i/>
          <w:iCs/>
          <w:lang w:eastAsia="en-US"/>
        </w:rPr>
        <w:t>Antoine (Orange) supports r03.</w:t>
      </w:r>
    </w:p>
    <w:p w14:paraId="2E16D001" w14:textId="77777777" w:rsidR="000E3157" w:rsidRDefault="000E3157" w:rsidP="000E3157">
      <w:pPr>
        <w:pStyle w:val="FP"/>
        <w:rPr>
          <w:i/>
          <w:iCs/>
          <w:lang w:eastAsia="en-US"/>
        </w:rPr>
      </w:pPr>
      <w:r w:rsidRPr="004C2DDB">
        <w:rPr>
          <w:i/>
          <w:iCs/>
          <w:lang w:eastAsia="en-US"/>
        </w:rPr>
        <w:t>==== Final Deadline ====</w:t>
      </w:r>
    </w:p>
    <w:p w14:paraId="3C3694C6" w14:textId="77777777" w:rsidR="000E3157" w:rsidRPr="004C2DDB" w:rsidRDefault="000E3157" w:rsidP="000E3157">
      <w:pPr>
        <w:pStyle w:val="FP"/>
        <w:rPr>
          <w:i/>
          <w:iCs/>
          <w:lang w:eastAsia="en-US"/>
        </w:rPr>
      </w:pPr>
    </w:p>
    <w:p w14:paraId="14F644AD" w14:textId="77777777" w:rsidR="000E3157" w:rsidRPr="004C2DDB" w:rsidRDefault="000E3157" w:rsidP="000E3157">
      <w:pPr>
        <w:keepNext/>
        <w:rPr>
          <w:b/>
          <w:bCs/>
          <w:lang w:eastAsia="en-US"/>
        </w:rPr>
      </w:pPr>
      <w:r w:rsidRPr="004C2DDB">
        <w:rPr>
          <w:b/>
          <w:bCs/>
          <w:lang w:eastAsia="en-US"/>
        </w:rPr>
        <w:t>Discussion and conclusion:</w:t>
      </w:r>
    </w:p>
    <w:p w14:paraId="46B56508" w14:textId="3A72BBBE" w:rsidR="000E3157" w:rsidRDefault="000E3157" w:rsidP="000E3157">
      <w:pPr>
        <w:rPr>
          <w:lang w:eastAsia="en-US"/>
        </w:rPr>
      </w:pPr>
      <w:r>
        <w:rPr>
          <w:lang w:eastAsia="en-US"/>
        </w:rPr>
        <w:t>r03 was proposed. Huawei commented that this is an alignment with CT WG1, but CT WG1 have closed this issue and there is no further need for this in Stage 2 as it can be handled with pre-configuration. Ericsson agreed that this could be done by implementation, but the SA</w:t>
      </w:r>
      <w:r w:rsidR="00CA70C2">
        <w:rPr>
          <w:lang w:eastAsia="en-US"/>
        </w:rPr>
        <w:t> </w:t>
      </w:r>
      <w:r>
        <w:rPr>
          <w:lang w:eastAsia="en-US"/>
        </w:rPr>
        <w:t xml:space="preserve">WG2 specifications will need to be modified to remove what has already been added to </w:t>
      </w:r>
      <w:r w:rsidR="00CA70C2">
        <w:rPr>
          <w:lang w:eastAsia="en-US"/>
        </w:rPr>
        <w:t>handle this, there for some alignment work is needed. Nokia suggested at least agreeing the reference update proposed in their CR in</w:t>
      </w:r>
      <w:r w:rsidR="00CA70C2" w:rsidRPr="00CA70C2">
        <w:rPr>
          <w:color w:val="0000FF"/>
          <w:lang w:eastAsia="en-US"/>
        </w:rPr>
        <w:t xml:space="preserve"> </w:t>
      </w:r>
      <w:r w:rsidR="00CA70C2" w:rsidRPr="004C2DDB">
        <w:rPr>
          <w:color w:val="0000FF"/>
          <w:lang w:eastAsia="en-US"/>
        </w:rPr>
        <w:t>S2-2208170</w:t>
      </w:r>
      <w:r w:rsidR="00CA70C2">
        <w:rPr>
          <w:lang w:eastAsia="en-US"/>
        </w:rPr>
        <w:t>. Qualcomm commented that work that is left to implementation should be removed from the Stage 2 specifications in principle. The SA WG2 Chair replied that there are a number of examples where Stage 2 is not aligned with Stage 3 as Stage 3 takes precedence for implementation. Alignment is only required if it causes an implementation issue for stage 3.</w:t>
      </w:r>
    </w:p>
    <w:p w14:paraId="5E994A2E" w14:textId="604CF2EB" w:rsidR="00B83AE6" w:rsidRPr="00B83AE6" w:rsidRDefault="00B83AE6" w:rsidP="000E3157">
      <w:pPr>
        <w:rPr>
          <w:b/>
          <w:bCs/>
          <w:lang w:eastAsia="en-US"/>
        </w:rPr>
      </w:pPr>
      <w:r w:rsidRPr="00B83AE6">
        <w:rPr>
          <w:b/>
          <w:bCs/>
          <w:lang w:eastAsia="en-US"/>
        </w:rPr>
        <w:t>An informal Show of Hands was held:</w:t>
      </w:r>
    </w:p>
    <w:p w14:paraId="7AF2D412" w14:textId="2EF4374F" w:rsidR="000E3157" w:rsidRDefault="00CA70C2" w:rsidP="000E3157">
      <w:pPr>
        <w:rPr>
          <w:lang w:eastAsia="en-US"/>
        </w:rPr>
      </w:pPr>
      <w:r>
        <w:rPr>
          <w:lang w:eastAsia="en-US"/>
        </w:rPr>
        <w:t>Support for S2-2208840r03:</w:t>
      </w:r>
      <w:r>
        <w:rPr>
          <w:lang w:eastAsia="en-US"/>
        </w:rPr>
        <w:tab/>
        <w:t>5</w:t>
      </w:r>
    </w:p>
    <w:p w14:paraId="6C9B450A" w14:textId="0798CB32" w:rsidR="00CA70C2" w:rsidRDefault="00CA70C2" w:rsidP="00CA70C2">
      <w:pPr>
        <w:rPr>
          <w:lang w:eastAsia="en-US"/>
        </w:rPr>
      </w:pPr>
      <w:r>
        <w:rPr>
          <w:lang w:eastAsia="en-US"/>
        </w:rPr>
        <w:t>Objections to S2-2208840r03:</w:t>
      </w:r>
      <w:r>
        <w:rPr>
          <w:lang w:eastAsia="en-US"/>
        </w:rPr>
        <w:tab/>
        <w:t>6</w:t>
      </w:r>
    </w:p>
    <w:p w14:paraId="5F8A99C5" w14:textId="77777777" w:rsidR="00B83AE6" w:rsidRPr="00CA70C2" w:rsidRDefault="00B83AE6" w:rsidP="00B83AE6">
      <w:pPr>
        <w:rPr>
          <w:b/>
          <w:bCs/>
          <w:lang w:eastAsia="en-US"/>
        </w:rPr>
      </w:pPr>
      <w:r w:rsidRPr="00CA70C2">
        <w:rPr>
          <w:b/>
          <w:bCs/>
          <w:lang w:eastAsia="en-US"/>
        </w:rPr>
        <w:t>This was postponed to CC#4.</w:t>
      </w:r>
    </w:p>
    <w:p w14:paraId="05B245EE" w14:textId="77777777" w:rsidR="00CA70C2" w:rsidRDefault="00CA70C2" w:rsidP="000E3157">
      <w:pPr>
        <w:rPr>
          <w:lang w:eastAsia="en-US"/>
        </w:rPr>
      </w:pPr>
    </w:p>
    <w:p w14:paraId="44884ECC" w14:textId="77777777" w:rsidR="00CA70C2" w:rsidRDefault="00CA70C2" w:rsidP="00CA70C2">
      <w:pPr>
        <w:keepNext/>
        <w:pBdr>
          <w:top w:val="single" w:sz="4" w:space="1" w:color="auto"/>
        </w:pBdr>
        <w:rPr>
          <w:lang w:eastAsia="en-US"/>
        </w:rPr>
      </w:pPr>
      <w:r w:rsidRPr="004C2DDB">
        <w:rPr>
          <w:color w:val="0000FF"/>
          <w:lang w:eastAsia="en-US"/>
        </w:rPr>
        <w:t>S2-2208170</w:t>
      </w:r>
      <w:r>
        <w:rPr>
          <w:lang w:eastAsia="en-US"/>
        </w:rPr>
        <w:t xml:space="preserve"> (CR) 23.247 CR0133R1: Alignment with SA WG4 work on MBS service announcements (Source: Nokia, Nokia Shanghai-Bell)</w:t>
      </w:r>
    </w:p>
    <w:p w14:paraId="3C43AEEB" w14:textId="77777777" w:rsidR="00CA70C2" w:rsidRPr="004C2DDB" w:rsidRDefault="00CA70C2" w:rsidP="00CA70C2">
      <w:pPr>
        <w:pStyle w:val="FP"/>
        <w:rPr>
          <w:b/>
          <w:bCs/>
          <w:i/>
          <w:iCs/>
          <w:lang w:eastAsia="en-US"/>
        </w:rPr>
      </w:pPr>
      <w:r w:rsidRPr="004C2DDB">
        <w:rPr>
          <w:b/>
          <w:bCs/>
          <w:i/>
          <w:iCs/>
          <w:lang w:eastAsia="en-US"/>
        </w:rPr>
        <w:t>e-mail comments:</w:t>
      </w:r>
    </w:p>
    <w:p w14:paraId="0B9A39CD" w14:textId="77777777" w:rsidR="00CA70C2" w:rsidRPr="004C2DDB" w:rsidRDefault="00CA70C2" w:rsidP="00CA70C2">
      <w:pPr>
        <w:pStyle w:val="FP"/>
        <w:rPr>
          <w:i/>
          <w:iCs/>
          <w:lang w:eastAsia="en-US"/>
        </w:rPr>
      </w:pPr>
      <w:r w:rsidRPr="004C2DDB">
        <w:rPr>
          <w:i/>
          <w:iCs/>
          <w:lang w:eastAsia="en-US"/>
        </w:rPr>
        <w:t xml:space="preserve">Robbie (Ericsson) comments that </w:t>
      </w:r>
      <w:r w:rsidRPr="004C2DDB">
        <w:rPr>
          <w:i/>
          <w:iCs/>
          <w:color w:val="0000FF"/>
          <w:lang w:eastAsia="en-US"/>
        </w:rPr>
        <w:t>S2-2208170</w:t>
      </w:r>
      <w:r w:rsidRPr="004C2DDB">
        <w:rPr>
          <w:i/>
          <w:iCs/>
          <w:lang w:eastAsia="en-US"/>
        </w:rPr>
        <w:t xml:space="preserve"> and </w:t>
      </w:r>
      <w:r w:rsidRPr="004C2DDB">
        <w:rPr>
          <w:i/>
          <w:iCs/>
          <w:color w:val="0000FF"/>
          <w:lang w:eastAsia="en-US"/>
        </w:rPr>
        <w:t>S2-2208840</w:t>
      </w:r>
      <w:r w:rsidRPr="004C2DDB">
        <w:rPr>
          <w:i/>
          <w:iCs/>
          <w:lang w:eastAsia="en-US"/>
        </w:rPr>
        <w:t xml:space="preserve"> are competing, and we need to find a way forward.</w:t>
      </w:r>
    </w:p>
    <w:p w14:paraId="36A82B70" w14:textId="77777777" w:rsidR="00CA70C2" w:rsidRPr="004C2DDB" w:rsidRDefault="00CA70C2" w:rsidP="00CA70C2">
      <w:pPr>
        <w:pStyle w:val="FP"/>
        <w:rPr>
          <w:i/>
          <w:iCs/>
          <w:lang w:eastAsia="en-US"/>
        </w:rPr>
      </w:pPr>
      <w:r w:rsidRPr="004C2DDB">
        <w:rPr>
          <w:i/>
          <w:iCs/>
          <w:lang w:eastAsia="en-US"/>
        </w:rPr>
        <w:t>==== Revisions Deadline ====</w:t>
      </w:r>
    </w:p>
    <w:p w14:paraId="6C9749D7" w14:textId="77777777" w:rsidR="00CA70C2" w:rsidRPr="004C2DDB" w:rsidRDefault="00CA70C2" w:rsidP="00CA70C2">
      <w:pPr>
        <w:pStyle w:val="FP"/>
        <w:rPr>
          <w:i/>
          <w:iCs/>
          <w:lang w:eastAsia="en-US"/>
        </w:rPr>
      </w:pPr>
      <w:r w:rsidRPr="004C2DDB">
        <w:rPr>
          <w:i/>
          <w:iCs/>
          <w:lang w:eastAsia="en-US"/>
        </w:rPr>
        <w:t xml:space="preserve">Haris(Qualcomm) proposes to NOTE </w:t>
      </w:r>
      <w:r w:rsidRPr="004C2DDB">
        <w:rPr>
          <w:i/>
          <w:iCs/>
          <w:color w:val="0000FF"/>
          <w:lang w:eastAsia="en-US"/>
        </w:rPr>
        <w:t>S2-2208170</w:t>
      </w:r>
      <w:r w:rsidRPr="004C2DDB">
        <w:rPr>
          <w:i/>
          <w:iCs/>
          <w:lang w:eastAsia="en-US"/>
        </w:rPr>
        <w:t xml:space="preserve"> and move ahead with </w:t>
      </w:r>
      <w:r w:rsidRPr="004C2DDB">
        <w:rPr>
          <w:i/>
          <w:iCs/>
          <w:color w:val="0000FF"/>
          <w:lang w:eastAsia="en-US"/>
        </w:rPr>
        <w:t>S2-2208840</w:t>
      </w:r>
    </w:p>
    <w:p w14:paraId="02F8BB5D" w14:textId="77777777" w:rsidR="00CA70C2" w:rsidRPr="004C2DDB" w:rsidRDefault="00CA70C2" w:rsidP="00CA70C2">
      <w:pPr>
        <w:pStyle w:val="FP"/>
        <w:rPr>
          <w:i/>
          <w:iCs/>
          <w:lang w:eastAsia="en-US"/>
        </w:rPr>
      </w:pPr>
      <w:r w:rsidRPr="004C2DDB">
        <w:rPr>
          <w:i/>
          <w:iCs/>
          <w:lang w:eastAsia="en-US"/>
        </w:rPr>
        <w:t>Youngkyo(Samsung) shares the view with Haris(Qualcomm).</w:t>
      </w:r>
    </w:p>
    <w:p w14:paraId="1B3894D0" w14:textId="77777777" w:rsidR="00CA70C2" w:rsidRPr="004C2DDB" w:rsidRDefault="00CA70C2" w:rsidP="00CA70C2">
      <w:pPr>
        <w:pStyle w:val="FP"/>
        <w:rPr>
          <w:i/>
          <w:iCs/>
          <w:lang w:eastAsia="en-US"/>
        </w:rPr>
      </w:pPr>
      <w:r w:rsidRPr="004C2DDB">
        <w:rPr>
          <w:i/>
          <w:iCs/>
          <w:lang w:eastAsia="en-US"/>
        </w:rPr>
        <w:lastRenderedPageBreak/>
        <w:t xml:space="preserve">Robbie (Ericsson) supports Haris(Qualcomm) to note this CR and move ahead with </w:t>
      </w:r>
      <w:r w:rsidRPr="004C2DDB">
        <w:rPr>
          <w:i/>
          <w:iCs/>
          <w:color w:val="0000FF"/>
          <w:lang w:eastAsia="en-US"/>
        </w:rPr>
        <w:t>S2-2208840</w:t>
      </w:r>
    </w:p>
    <w:p w14:paraId="64B1A19D" w14:textId="77777777" w:rsidR="00CA70C2" w:rsidRPr="004C2DDB" w:rsidRDefault="00CA70C2" w:rsidP="00CA70C2">
      <w:pPr>
        <w:pStyle w:val="FP"/>
        <w:rPr>
          <w:i/>
          <w:iCs/>
          <w:lang w:eastAsia="en-US"/>
        </w:rPr>
      </w:pPr>
      <w:r w:rsidRPr="004C2DDB">
        <w:rPr>
          <w:i/>
          <w:iCs/>
          <w:lang w:eastAsia="en-US"/>
        </w:rPr>
        <w:t xml:space="preserve">Thomas(Nokia) suggest bringing both </w:t>
      </w:r>
      <w:r w:rsidRPr="004C2DDB">
        <w:rPr>
          <w:i/>
          <w:iCs/>
          <w:color w:val="0000FF"/>
          <w:lang w:eastAsia="en-US"/>
        </w:rPr>
        <w:t>S2-2208170</w:t>
      </w:r>
      <w:r w:rsidRPr="004C2DDB">
        <w:rPr>
          <w:i/>
          <w:iCs/>
          <w:lang w:eastAsia="en-US"/>
        </w:rPr>
        <w:t xml:space="preserve"> and </w:t>
      </w:r>
      <w:r w:rsidRPr="004C2DDB">
        <w:rPr>
          <w:i/>
          <w:iCs/>
          <w:color w:val="0000FF"/>
          <w:lang w:eastAsia="en-US"/>
        </w:rPr>
        <w:t>S2-2208840</w:t>
      </w:r>
      <w:r w:rsidRPr="004C2DDB">
        <w:rPr>
          <w:i/>
          <w:iCs/>
          <w:lang w:eastAsia="en-US"/>
        </w:rPr>
        <w:t xml:space="preserve"> to CC2 as they are competing proposals</w:t>
      </w:r>
    </w:p>
    <w:p w14:paraId="0D9201C5" w14:textId="77777777" w:rsidR="00CA70C2" w:rsidRDefault="00CA70C2" w:rsidP="00CA70C2">
      <w:pPr>
        <w:pStyle w:val="FP"/>
        <w:rPr>
          <w:i/>
          <w:iCs/>
          <w:lang w:eastAsia="en-US"/>
        </w:rPr>
      </w:pPr>
      <w:r w:rsidRPr="004C2DDB">
        <w:rPr>
          <w:i/>
          <w:iCs/>
          <w:lang w:eastAsia="en-US"/>
        </w:rPr>
        <w:t>==== Final Deadline ====</w:t>
      </w:r>
    </w:p>
    <w:p w14:paraId="355A8E1A" w14:textId="77777777" w:rsidR="00CA70C2" w:rsidRPr="004C2DDB" w:rsidRDefault="00CA70C2" w:rsidP="00CA70C2">
      <w:pPr>
        <w:pStyle w:val="FP"/>
        <w:rPr>
          <w:i/>
          <w:iCs/>
          <w:lang w:eastAsia="en-US"/>
        </w:rPr>
      </w:pPr>
    </w:p>
    <w:p w14:paraId="6E0A4360" w14:textId="77777777" w:rsidR="00CA70C2" w:rsidRPr="004C2DDB" w:rsidRDefault="00CA70C2" w:rsidP="00CA70C2">
      <w:pPr>
        <w:keepNext/>
        <w:rPr>
          <w:b/>
          <w:bCs/>
          <w:lang w:eastAsia="en-US"/>
        </w:rPr>
      </w:pPr>
      <w:r w:rsidRPr="004C2DDB">
        <w:rPr>
          <w:b/>
          <w:bCs/>
          <w:lang w:eastAsia="en-US"/>
        </w:rPr>
        <w:t>Discussion and conclusion:</w:t>
      </w:r>
    </w:p>
    <w:p w14:paraId="0B48804C" w14:textId="77777777" w:rsidR="00B83AE6" w:rsidRPr="00B83AE6" w:rsidRDefault="00B83AE6" w:rsidP="00B83AE6">
      <w:pPr>
        <w:rPr>
          <w:b/>
          <w:bCs/>
          <w:lang w:eastAsia="en-US"/>
        </w:rPr>
      </w:pPr>
      <w:r w:rsidRPr="00B83AE6">
        <w:rPr>
          <w:b/>
          <w:bCs/>
          <w:lang w:eastAsia="en-US"/>
        </w:rPr>
        <w:t>An informal Show of Hands was held:</w:t>
      </w:r>
    </w:p>
    <w:p w14:paraId="4F5F86CC" w14:textId="68DC186E" w:rsidR="00CA70C2" w:rsidRDefault="00CA70C2" w:rsidP="00CA70C2">
      <w:pPr>
        <w:rPr>
          <w:lang w:eastAsia="en-US"/>
        </w:rPr>
      </w:pPr>
      <w:r>
        <w:rPr>
          <w:lang w:eastAsia="en-US"/>
        </w:rPr>
        <w:t>Support for S2-2208170:</w:t>
      </w:r>
      <w:r>
        <w:rPr>
          <w:lang w:eastAsia="en-US"/>
        </w:rPr>
        <w:tab/>
        <w:t>7</w:t>
      </w:r>
    </w:p>
    <w:p w14:paraId="1EC32544" w14:textId="0D341DE7" w:rsidR="00CA70C2" w:rsidRDefault="00CA70C2" w:rsidP="00CA70C2">
      <w:pPr>
        <w:rPr>
          <w:lang w:eastAsia="en-US"/>
        </w:rPr>
      </w:pPr>
      <w:r>
        <w:rPr>
          <w:lang w:eastAsia="en-US"/>
        </w:rPr>
        <w:t>Objections to S2-2208170:</w:t>
      </w:r>
      <w:r>
        <w:rPr>
          <w:lang w:eastAsia="en-US"/>
        </w:rPr>
        <w:tab/>
        <w:t>3</w:t>
      </w:r>
    </w:p>
    <w:p w14:paraId="1AC7A21A" w14:textId="23CE60DB" w:rsidR="00CA70C2" w:rsidRPr="00CA70C2" w:rsidRDefault="00CA70C2" w:rsidP="00CA70C2">
      <w:pPr>
        <w:rPr>
          <w:b/>
          <w:bCs/>
          <w:lang w:eastAsia="en-US"/>
        </w:rPr>
      </w:pPr>
      <w:r w:rsidRPr="00CA70C2">
        <w:rPr>
          <w:b/>
          <w:bCs/>
          <w:lang w:eastAsia="en-US"/>
        </w:rPr>
        <w:t>This was postponed to CC#4.</w:t>
      </w:r>
    </w:p>
    <w:p w14:paraId="6D027639" w14:textId="127E5CB3" w:rsidR="00CA70C2" w:rsidRDefault="00CA70C2" w:rsidP="000E3157">
      <w:pPr>
        <w:rPr>
          <w:lang w:eastAsia="en-US"/>
        </w:rPr>
      </w:pPr>
    </w:p>
    <w:p w14:paraId="5EC1F003" w14:textId="77777777" w:rsidR="00B83AE6" w:rsidRDefault="00B83AE6" w:rsidP="00B83AE6">
      <w:pPr>
        <w:keepNext/>
        <w:pBdr>
          <w:top w:val="single" w:sz="4" w:space="1" w:color="auto"/>
        </w:pBdr>
        <w:rPr>
          <w:lang w:eastAsia="en-US"/>
        </w:rPr>
      </w:pPr>
      <w:r w:rsidRPr="004C2DDB">
        <w:rPr>
          <w:color w:val="0000FF"/>
          <w:lang w:eastAsia="en-US"/>
        </w:rPr>
        <w:t>S2-2209094</w:t>
      </w:r>
      <w:r>
        <w:rPr>
          <w:lang w:eastAsia="en-US"/>
        </w:rPr>
        <w:t xml:space="preserve"> (P-CR) Conclusions for KI#2. (Source: Lenovo, Motorola Mobility, Apple, Broadcom, Tencent, Nokia, Nokia Shanghai Bell, Ericsson, ZTE, CableLabs, LG Electronics, Tejas Networks, Meta USA, Google, US Cellular, China Mobile, Qualcomm Incorporated, Charter Communications, AT&amp;T, Samsung, Cisco, HP)</w:t>
      </w:r>
    </w:p>
    <w:p w14:paraId="51219AD3" w14:textId="77777777" w:rsidR="00B83AE6" w:rsidRPr="004C2DDB" w:rsidRDefault="00B83AE6" w:rsidP="00B83AE6">
      <w:pPr>
        <w:pStyle w:val="FP"/>
        <w:rPr>
          <w:b/>
          <w:bCs/>
          <w:i/>
          <w:iCs/>
          <w:lang w:eastAsia="en-US"/>
        </w:rPr>
      </w:pPr>
      <w:r w:rsidRPr="004C2DDB">
        <w:rPr>
          <w:b/>
          <w:bCs/>
          <w:i/>
          <w:iCs/>
          <w:lang w:eastAsia="en-US"/>
        </w:rPr>
        <w:t>e-mail comments:</w:t>
      </w:r>
    </w:p>
    <w:p w14:paraId="113D7489" w14:textId="77777777" w:rsidR="00B83AE6" w:rsidRPr="004C2DDB" w:rsidRDefault="00B83AE6" w:rsidP="00B83AE6">
      <w:pPr>
        <w:pStyle w:val="FP"/>
        <w:rPr>
          <w:i/>
          <w:iCs/>
          <w:lang w:eastAsia="en-US"/>
        </w:rPr>
      </w:pPr>
      <w:r w:rsidRPr="004C2DDB">
        <w:rPr>
          <w:i/>
          <w:iCs/>
          <w:lang w:eastAsia="en-US"/>
        </w:rPr>
        <w:t>Apostolis (Lenovo) provides r01.</w:t>
      </w:r>
    </w:p>
    <w:p w14:paraId="7DAC641D" w14:textId="77777777" w:rsidR="00B83AE6" w:rsidRPr="004C2DDB" w:rsidRDefault="00B83AE6" w:rsidP="00B83AE6">
      <w:pPr>
        <w:pStyle w:val="FP"/>
        <w:rPr>
          <w:i/>
          <w:iCs/>
          <w:lang w:eastAsia="en-US"/>
        </w:rPr>
      </w:pPr>
      <w:r w:rsidRPr="004C2DDB">
        <w:rPr>
          <w:i/>
          <w:iCs/>
          <w:lang w:eastAsia="en-US"/>
        </w:rPr>
        <w:t>Dieter (Deutsche Telekom) provides r02.</w:t>
      </w:r>
    </w:p>
    <w:p w14:paraId="59899D27" w14:textId="77777777" w:rsidR="00B83AE6" w:rsidRPr="004C2DDB" w:rsidRDefault="00B83AE6" w:rsidP="00B83AE6">
      <w:pPr>
        <w:pStyle w:val="FP"/>
        <w:rPr>
          <w:i/>
          <w:iCs/>
          <w:lang w:eastAsia="en-US"/>
        </w:rPr>
      </w:pPr>
      <w:r w:rsidRPr="004C2DDB">
        <w:rPr>
          <w:i/>
          <w:iCs/>
          <w:lang w:eastAsia="en-US"/>
        </w:rPr>
        <w:t>==== Revisions Deadline ====</w:t>
      </w:r>
    </w:p>
    <w:p w14:paraId="0F5EBB4F" w14:textId="77777777" w:rsidR="00B83AE6" w:rsidRDefault="00B83AE6" w:rsidP="00B83AE6">
      <w:pPr>
        <w:pStyle w:val="FP"/>
        <w:rPr>
          <w:i/>
          <w:iCs/>
          <w:lang w:eastAsia="en-US"/>
        </w:rPr>
      </w:pPr>
      <w:r w:rsidRPr="004C2DDB">
        <w:rPr>
          <w:i/>
          <w:iCs/>
          <w:lang w:eastAsia="en-US"/>
        </w:rPr>
        <w:t>==== Final Deadline ====</w:t>
      </w:r>
    </w:p>
    <w:p w14:paraId="40448CE2" w14:textId="77777777" w:rsidR="00B83AE6" w:rsidRPr="004C2DDB" w:rsidRDefault="00B83AE6" w:rsidP="00B83AE6">
      <w:pPr>
        <w:pStyle w:val="FP"/>
        <w:rPr>
          <w:i/>
          <w:iCs/>
          <w:lang w:eastAsia="en-US"/>
        </w:rPr>
      </w:pPr>
    </w:p>
    <w:p w14:paraId="20DD8302" w14:textId="77777777" w:rsidR="00B83AE6" w:rsidRPr="004C2DDB" w:rsidRDefault="00B83AE6" w:rsidP="00B83AE6">
      <w:pPr>
        <w:keepNext/>
        <w:rPr>
          <w:b/>
          <w:bCs/>
          <w:lang w:eastAsia="en-US"/>
        </w:rPr>
      </w:pPr>
      <w:r w:rsidRPr="004C2DDB">
        <w:rPr>
          <w:b/>
          <w:bCs/>
          <w:lang w:eastAsia="en-US"/>
        </w:rPr>
        <w:t>Discussion and conclusion:</w:t>
      </w:r>
    </w:p>
    <w:p w14:paraId="6CF7B373" w14:textId="17D7BE8D" w:rsidR="00B83AE6" w:rsidRDefault="00B83AE6" w:rsidP="00B83AE6">
      <w:pPr>
        <w:rPr>
          <w:lang w:eastAsia="en-US"/>
        </w:rPr>
      </w:pPr>
      <w:r>
        <w:rPr>
          <w:lang w:eastAsia="en-US"/>
        </w:rPr>
        <w:t>r06 was proposed. Huawei objected to all revisions except r04.</w:t>
      </w:r>
    </w:p>
    <w:p w14:paraId="2AE43E3B" w14:textId="77777777" w:rsidR="00B83AE6" w:rsidRPr="00B83AE6" w:rsidRDefault="00B83AE6" w:rsidP="00B83AE6">
      <w:pPr>
        <w:rPr>
          <w:b/>
          <w:bCs/>
          <w:lang w:eastAsia="en-US"/>
        </w:rPr>
      </w:pPr>
      <w:r w:rsidRPr="00B83AE6">
        <w:rPr>
          <w:b/>
          <w:bCs/>
          <w:lang w:eastAsia="en-US"/>
        </w:rPr>
        <w:t>An informal Show of Hands was held:</w:t>
      </w:r>
    </w:p>
    <w:p w14:paraId="11343674" w14:textId="612449F1" w:rsidR="00B83AE6" w:rsidRDefault="00B83AE6" w:rsidP="00B83AE6">
      <w:pPr>
        <w:rPr>
          <w:lang w:eastAsia="en-US"/>
        </w:rPr>
      </w:pPr>
      <w:r>
        <w:rPr>
          <w:lang w:eastAsia="en-US"/>
        </w:rPr>
        <w:t>Support for S2-2209094r04:</w:t>
      </w:r>
      <w:r>
        <w:rPr>
          <w:lang w:eastAsia="en-US"/>
        </w:rPr>
        <w:tab/>
        <w:t>3</w:t>
      </w:r>
    </w:p>
    <w:p w14:paraId="1B19AB87" w14:textId="4D0823E5" w:rsidR="00B83AE6" w:rsidRDefault="00B83AE6" w:rsidP="00B83AE6">
      <w:pPr>
        <w:rPr>
          <w:lang w:eastAsia="en-US"/>
        </w:rPr>
      </w:pPr>
      <w:r>
        <w:rPr>
          <w:lang w:eastAsia="en-US"/>
        </w:rPr>
        <w:t>Objections to S2-2209094r04:</w:t>
      </w:r>
      <w:r>
        <w:rPr>
          <w:lang w:eastAsia="en-US"/>
        </w:rPr>
        <w:tab/>
        <w:t>19</w:t>
      </w:r>
    </w:p>
    <w:p w14:paraId="57AFFF22" w14:textId="77777777" w:rsidR="00B83AE6" w:rsidRDefault="00B83AE6" w:rsidP="00B83AE6">
      <w:pPr>
        <w:rPr>
          <w:lang w:eastAsia="en-US"/>
        </w:rPr>
      </w:pPr>
    </w:p>
    <w:p w14:paraId="3EEE93E1" w14:textId="2589B85E" w:rsidR="00B83AE6" w:rsidRDefault="00B83AE6" w:rsidP="00B83AE6">
      <w:pPr>
        <w:rPr>
          <w:lang w:eastAsia="en-US"/>
        </w:rPr>
      </w:pPr>
      <w:r>
        <w:rPr>
          <w:lang w:eastAsia="en-US"/>
        </w:rPr>
        <w:t>Support for S2-2209094r06:</w:t>
      </w:r>
      <w:r>
        <w:rPr>
          <w:lang w:eastAsia="en-US"/>
        </w:rPr>
        <w:tab/>
        <w:t>21</w:t>
      </w:r>
    </w:p>
    <w:p w14:paraId="61AC06E3" w14:textId="48359A5C" w:rsidR="00B83AE6" w:rsidRDefault="00B83AE6" w:rsidP="00B83AE6">
      <w:pPr>
        <w:rPr>
          <w:lang w:eastAsia="en-US"/>
        </w:rPr>
      </w:pPr>
      <w:r>
        <w:rPr>
          <w:lang w:eastAsia="en-US"/>
        </w:rPr>
        <w:t>Objections to S2-2209094r06:</w:t>
      </w:r>
      <w:r>
        <w:rPr>
          <w:lang w:eastAsia="en-US"/>
        </w:rPr>
        <w:tab/>
        <w:t>1</w:t>
      </w:r>
    </w:p>
    <w:p w14:paraId="4AB5F4B3" w14:textId="4B6FA645" w:rsidR="00B83AE6" w:rsidRDefault="00B83AE6" w:rsidP="00B83AE6">
      <w:pPr>
        <w:rPr>
          <w:lang w:eastAsia="en-US"/>
        </w:rPr>
      </w:pPr>
    </w:p>
    <w:p w14:paraId="154A7FA8" w14:textId="6CCBD452" w:rsidR="00B83AE6" w:rsidRDefault="00B83AE6" w:rsidP="00B83AE6">
      <w:pPr>
        <w:rPr>
          <w:lang w:eastAsia="en-US"/>
        </w:rPr>
      </w:pPr>
      <w:r>
        <w:rPr>
          <w:lang w:eastAsia="en-US"/>
        </w:rPr>
        <w:t xml:space="preserve">Huawei indicated that they sustain their objection to r06 as it contains conclusions which is beyond the scope of the SID. Lenovo commented that this is in the Scope of the SID and it is only Huawei who have this view about the conclusions. </w:t>
      </w:r>
      <w:r w:rsidR="006F389C">
        <w:rPr>
          <w:lang w:eastAsia="en-US"/>
        </w:rPr>
        <w:t xml:space="preserve">Nokia commented that this was discussed today and other companies have a different interpretation than Huawei. </w:t>
      </w:r>
      <w:r w:rsidR="00360421">
        <w:rPr>
          <w:lang w:eastAsia="en-US"/>
        </w:rPr>
        <w:t>Ericsson</w:t>
      </w:r>
      <w:r w:rsidR="006F389C">
        <w:rPr>
          <w:lang w:eastAsia="en-US"/>
        </w:rPr>
        <w:t xml:space="preserve"> commented that there has been a lot of work done on the KI and it would be good to complete it.</w:t>
      </w:r>
    </w:p>
    <w:p w14:paraId="196C6362" w14:textId="6A91CD70" w:rsidR="006F389C" w:rsidRDefault="006F389C" w:rsidP="00B83AE6">
      <w:pPr>
        <w:rPr>
          <w:lang w:eastAsia="en-US"/>
        </w:rPr>
      </w:pPr>
      <w:r>
        <w:rPr>
          <w:lang w:eastAsia="en-US"/>
        </w:rPr>
        <w:t>The SA WG2 Chair undertook to check for whether this is in Scope of the SID and a way forward</w:t>
      </w:r>
      <w:r w:rsidRPr="006F389C">
        <w:rPr>
          <w:lang w:eastAsia="en-US"/>
        </w:rPr>
        <w:t xml:space="preserve"> </w:t>
      </w:r>
      <w:r>
        <w:rPr>
          <w:lang w:eastAsia="en-US"/>
        </w:rPr>
        <w:t>can be determined at CC#4.</w:t>
      </w:r>
    </w:p>
    <w:p w14:paraId="5CCEE3F0" w14:textId="77777777" w:rsidR="00360421" w:rsidRPr="00CA70C2" w:rsidRDefault="00360421" w:rsidP="00360421">
      <w:pPr>
        <w:rPr>
          <w:b/>
          <w:bCs/>
          <w:lang w:eastAsia="en-US"/>
        </w:rPr>
      </w:pPr>
      <w:r w:rsidRPr="00CA70C2">
        <w:rPr>
          <w:b/>
          <w:bCs/>
          <w:lang w:eastAsia="en-US"/>
        </w:rPr>
        <w:t>This was postponed to CC#4.</w:t>
      </w:r>
    </w:p>
    <w:p w14:paraId="52A39C6D" w14:textId="77777777" w:rsidR="006F389C" w:rsidRDefault="006F389C" w:rsidP="00B83AE6">
      <w:pPr>
        <w:rPr>
          <w:lang w:eastAsia="en-US"/>
        </w:rPr>
      </w:pPr>
    </w:p>
    <w:p w14:paraId="370C3B96" w14:textId="77777777" w:rsidR="00360421" w:rsidRDefault="00360421" w:rsidP="00360421">
      <w:pPr>
        <w:keepNext/>
        <w:pBdr>
          <w:top w:val="single" w:sz="4" w:space="1" w:color="auto"/>
        </w:pBdr>
        <w:rPr>
          <w:lang w:eastAsia="en-US"/>
        </w:rPr>
      </w:pPr>
      <w:r w:rsidRPr="004C2DDB">
        <w:rPr>
          <w:color w:val="0000FF"/>
          <w:lang w:eastAsia="en-US"/>
        </w:rPr>
        <w:t>S2-2208278</w:t>
      </w:r>
      <w:r>
        <w:rPr>
          <w:lang w:eastAsia="en-US"/>
        </w:rPr>
        <w:t xml:space="preserve"> (P-CR) KI#3: Updates to conclusion . (Source: Ericsson)</w:t>
      </w:r>
    </w:p>
    <w:p w14:paraId="6B56C4C1" w14:textId="77777777" w:rsidR="00360421" w:rsidRPr="004C2DDB" w:rsidRDefault="00360421" w:rsidP="00360421">
      <w:pPr>
        <w:pStyle w:val="FP"/>
        <w:rPr>
          <w:b/>
          <w:bCs/>
          <w:i/>
          <w:iCs/>
          <w:lang w:eastAsia="en-US"/>
        </w:rPr>
      </w:pPr>
      <w:r w:rsidRPr="004C2DDB">
        <w:rPr>
          <w:b/>
          <w:bCs/>
          <w:i/>
          <w:iCs/>
          <w:lang w:eastAsia="en-US"/>
        </w:rPr>
        <w:t>e-mail comments:</w:t>
      </w:r>
    </w:p>
    <w:p w14:paraId="7AC70317" w14:textId="77777777" w:rsidR="00360421" w:rsidRPr="004C2DDB" w:rsidRDefault="00360421" w:rsidP="00360421">
      <w:pPr>
        <w:pStyle w:val="FP"/>
        <w:rPr>
          <w:i/>
          <w:iCs/>
          <w:lang w:eastAsia="en-US"/>
        </w:rPr>
      </w:pPr>
      <w:r w:rsidRPr="004C2DDB">
        <w:rPr>
          <w:i/>
          <w:iCs/>
          <w:lang w:eastAsia="en-US"/>
        </w:rPr>
        <w:t>Dario (Qualcomm) comments.</w:t>
      </w:r>
    </w:p>
    <w:p w14:paraId="3FCE879C" w14:textId="77777777" w:rsidR="00360421" w:rsidRPr="004C2DDB" w:rsidRDefault="00360421" w:rsidP="00360421">
      <w:pPr>
        <w:pStyle w:val="FP"/>
        <w:rPr>
          <w:i/>
          <w:iCs/>
          <w:lang w:eastAsia="en-US"/>
        </w:rPr>
      </w:pPr>
      <w:r w:rsidRPr="004C2DDB">
        <w:rPr>
          <w:i/>
          <w:iCs/>
          <w:lang w:eastAsia="en-US"/>
        </w:rPr>
        <w:t>==== Revisions Deadline ====</w:t>
      </w:r>
    </w:p>
    <w:p w14:paraId="7135480E" w14:textId="77777777" w:rsidR="00360421" w:rsidRPr="004C2DDB" w:rsidRDefault="00360421" w:rsidP="00360421">
      <w:pPr>
        <w:pStyle w:val="FP"/>
        <w:rPr>
          <w:i/>
          <w:iCs/>
          <w:lang w:eastAsia="en-US"/>
        </w:rPr>
      </w:pPr>
      <w:r w:rsidRPr="004C2DDB">
        <w:rPr>
          <w:i/>
          <w:iCs/>
          <w:lang w:eastAsia="en-US"/>
        </w:rPr>
        <w:t>Stefan (Ericsson) comments on slides</w:t>
      </w:r>
    </w:p>
    <w:p w14:paraId="241A3FDE" w14:textId="77777777" w:rsidR="00360421" w:rsidRDefault="00360421" w:rsidP="00360421">
      <w:pPr>
        <w:pStyle w:val="FP"/>
        <w:rPr>
          <w:i/>
          <w:iCs/>
          <w:lang w:eastAsia="en-US"/>
        </w:rPr>
      </w:pPr>
      <w:r w:rsidRPr="004C2DDB">
        <w:rPr>
          <w:i/>
          <w:iCs/>
          <w:lang w:eastAsia="en-US"/>
        </w:rPr>
        <w:t>==== Final Deadline ====</w:t>
      </w:r>
    </w:p>
    <w:p w14:paraId="1E10E804" w14:textId="77777777" w:rsidR="00360421" w:rsidRPr="004C2DDB" w:rsidRDefault="00360421" w:rsidP="00360421">
      <w:pPr>
        <w:pStyle w:val="FP"/>
        <w:rPr>
          <w:i/>
          <w:iCs/>
          <w:lang w:eastAsia="en-US"/>
        </w:rPr>
      </w:pPr>
    </w:p>
    <w:p w14:paraId="09A1960E" w14:textId="77777777" w:rsidR="00360421" w:rsidRPr="004C2DDB" w:rsidRDefault="00360421" w:rsidP="00360421">
      <w:pPr>
        <w:keepNext/>
        <w:rPr>
          <w:b/>
          <w:bCs/>
          <w:lang w:eastAsia="en-US"/>
        </w:rPr>
      </w:pPr>
      <w:r w:rsidRPr="004C2DDB">
        <w:rPr>
          <w:b/>
          <w:bCs/>
          <w:lang w:eastAsia="en-US"/>
        </w:rPr>
        <w:t>Discussion and conclusion:</w:t>
      </w:r>
    </w:p>
    <w:p w14:paraId="17065E32" w14:textId="36783430" w:rsidR="00360421" w:rsidRDefault="00360421" w:rsidP="00360421">
      <w:pPr>
        <w:rPr>
          <w:lang w:eastAsia="en-US"/>
        </w:rPr>
      </w:pPr>
      <w:r>
        <w:rPr>
          <w:lang w:eastAsia="en-US"/>
        </w:rPr>
        <w:t>r08 was proposed. Huawei suggested returning to this late proposal at CC#4.</w:t>
      </w:r>
    </w:p>
    <w:p w14:paraId="728BD5BF" w14:textId="77777777" w:rsidR="00360421" w:rsidRPr="00CA70C2" w:rsidRDefault="00360421" w:rsidP="00360421">
      <w:pPr>
        <w:rPr>
          <w:b/>
          <w:bCs/>
          <w:lang w:eastAsia="en-US"/>
        </w:rPr>
      </w:pPr>
      <w:r w:rsidRPr="00CA70C2">
        <w:rPr>
          <w:b/>
          <w:bCs/>
          <w:lang w:eastAsia="en-US"/>
        </w:rPr>
        <w:t>This was postponed to CC#4.</w:t>
      </w:r>
    </w:p>
    <w:p w14:paraId="3C76D534" w14:textId="77777777" w:rsidR="00360421" w:rsidRDefault="00360421" w:rsidP="00360421">
      <w:pPr>
        <w:rPr>
          <w:lang w:eastAsia="en-US"/>
        </w:rPr>
      </w:pPr>
    </w:p>
    <w:p w14:paraId="27237F5B" w14:textId="7F995AD9" w:rsidR="00360421" w:rsidRDefault="00360421" w:rsidP="00360421">
      <w:pPr>
        <w:keepNext/>
        <w:pBdr>
          <w:top w:val="single" w:sz="4" w:space="1" w:color="auto"/>
        </w:pBdr>
        <w:rPr>
          <w:lang w:eastAsia="en-US"/>
        </w:rPr>
      </w:pPr>
      <w:r w:rsidRPr="004C2DDB">
        <w:rPr>
          <w:color w:val="0000FF"/>
          <w:lang w:eastAsia="en-US"/>
        </w:rPr>
        <w:t>S2-220</w:t>
      </w:r>
      <w:r>
        <w:rPr>
          <w:color w:val="0000FF"/>
          <w:lang w:eastAsia="en-US"/>
        </w:rPr>
        <w:t>9299</w:t>
      </w:r>
      <w:r>
        <w:rPr>
          <w:lang w:eastAsia="en-US"/>
        </w:rPr>
        <w:t xml:space="preserve"> (P-CR) KI#2: Conclusions.. (Source: NEC, LGE, Lenovo, Nokia)</w:t>
      </w:r>
    </w:p>
    <w:p w14:paraId="44045118" w14:textId="5CD541DF" w:rsidR="00B83AE6" w:rsidRPr="00360421" w:rsidRDefault="00360421" w:rsidP="00360421">
      <w:pPr>
        <w:keepNext/>
        <w:rPr>
          <w:i/>
          <w:iCs/>
          <w:lang w:eastAsia="en-US"/>
        </w:rPr>
      </w:pPr>
      <w:r w:rsidRPr="00360421">
        <w:rPr>
          <w:i/>
          <w:iCs/>
          <w:lang w:eastAsia="en-US"/>
        </w:rPr>
        <w:t>Comment: Revision of S2-2209000r17, merging S2-2208412.</w:t>
      </w:r>
    </w:p>
    <w:p w14:paraId="391A40E2" w14:textId="77777777" w:rsidR="00360421" w:rsidRPr="004C2DDB" w:rsidRDefault="00360421" w:rsidP="00360421">
      <w:pPr>
        <w:keepNext/>
        <w:rPr>
          <w:b/>
          <w:bCs/>
          <w:lang w:eastAsia="en-US"/>
        </w:rPr>
      </w:pPr>
      <w:r w:rsidRPr="004C2DDB">
        <w:rPr>
          <w:b/>
          <w:bCs/>
          <w:lang w:eastAsia="en-US"/>
        </w:rPr>
        <w:t>Discussion and conclusion:</w:t>
      </w:r>
    </w:p>
    <w:p w14:paraId="6544191F" w14:textId="5AAAC86F" w:rsidR="00B83AE6" w:rsidRDefault="00360421" w:rsidP="00B83AE6">
      <w:pPr>
        <w:rPr>
          <w:lang w:eastAsia="en-US"/>
        </w:rPr>
      </w:pPr>
      <w:r>
        <w:rPr>
          <w:lang w:eastAsia="en-US"/>
        </w:rPr>
        <w:t>r17 should not use the phrase 'SA</w:t>
      </w:r>
      <w:r w:rsidR="00B5606A">
        <w:rPr>
          <w:lang w:eastAsia="en-US"/>
        </w:rPr>
        <w:t> </w:t>
      </w:r>
      <w:r>
        <w:rPr>
          <w:lang w:eastAsia="en-US"/>
        </w:rPr>
        <w:t>WG3 should investigate ...'. Nokia suggested the note could be removed. Ericsson commented that it should be clarified that the SA</w:t>
      </w:r>
      <w:r w:rsidR="00B5606A">
        <w:rPr>
          <w:lang w:eastAsia="en-US"/>
        </w:rPr>
        <w:t> </w:t>
      </w:r>
      <w:r>
        <w:rPr>
          <w:lang w:eastAsia="en-US"/>
        </w:rPr>
        <w:t>WG2 work is not dependent on SA</w:t>
      </w:r>
      <w:r w:rsidR="00B5606A">
        <w:rPr>
          <w:lang w:eastAsia="en-US"/>
        </w:rPr>
        <w:t> </w:t>
      </w:r>
      <w:r>
        <w:rPr>
          <w:lang w:eastAsia="en-US"/>
        </w:rPr>
        <w:t xml:space="preserve">WG3 feedback. ZTE suggested CT WG1 can consider the security access as this is left for Stage 3. </w:t>
      </w:r>
      <w:r w:rsidR="00B5606A">
        <w:rPr>
          <w:lang w:eastAsia="en-US"/>
        </w:rPr>
        <w:t xml:space="preserve">Huawei wanted to keep the note. The SA WG2 Chair </w:t>
      </w:r>
      <w:r w:rsidR="00B5606A">
        <w:rPr>
          <w:lang w:eastAsia="en-US"/>
        </w:rPr>
        <w:lastRenderedPageBreak/>
        <w:t>suggested a modification that SA WG3 feedback would be taken into account in the normative phase. Nokia commented that any security issues that are raised</w:t>
      </w:r>
      <w:r w:rsidR="00B5606A" w:rsidRPr="00B5606A">
        <w:rPr>
          <w:lang w:eastAsia="en-US"/>
        </w:rPr>
        <w:t xml:space="preserve"> </w:t>
      </w:r>
      <w:r w:rsidR="00B5606A">
        <w:rPr>
          <w:lang w:eastAsia="en-US"/>
        </w:rPr>
        <w:t>during the normative work will be handled and there is no need to add a note specifically for this case. It was proposed to r17, removing the note.</w:t>
      </w:r>
    </w:p>
    <w:p w14:paraId="01853308" w14:textId="77777777" w:rsidR="00B5606A" w:rsidRPr="00CA70C2" w:rsidRDefault="00B5606A" w:rsidP="00B5606A">
      <w:pPr>
        <w:rPr>
          <w:b/>
          <w:bCs/>
          <w:lang w:eastAsia="en-US"/>
        </w:rPr>
      </w:pPr>
      <w:r w:rsidRPr="00CA70C2">
        <w:rPr>
          <w:b/>
          <w:bCs/>
          <w:lang w:eastAsia="en-US"/>
        </w:rPr>
        <w:t>This was postponed to CC#4.</w:t>
      </w:r>
    </w:p>
    <w:p w14:paraId="14B6F966" w14:textId="4A8A84A3" w:rsidR="00CA70C2" w:rsidRDefault="00CA70C2" w:rsidP="000E3157">
      <w:pPr>
        <w:rPr>
          <w:lang w:eastAsia="en-US"/>
        </w:rPr>
      </w:pPr>
    </w:p>
    <w:p w14:paraId="4F92B8F1" w14:textId="77777777" w:rsidR="00B5606A" w:rsidRDefault="00B5606A" w:rsidP="00B5606A">
      <w:pPr>
        <w:keepNext/>
        <w:pBdr>
          <w:top w:val="single" w:sz="4" w:space="1" w:color="auto"/>
        </w:pBdr>
        <w:rPr>
          <w:lang w:eastAsia="en-US"/>
        </w:rPr>
      </w:pPr>
      <w:r w:rsidRPr="004C2DDB">
        <w:rPr>
          <w:color w:val="0000FF"/>
          <w:lang w:eastAsia="en-US"/>
        </w:rPr>
        <w:t>S2-2208871</w:t>
      </w:r>
      <w:r>
        <w:rPr>
          <w:lang w:eastAsia="en-US"/>
        </w:rPr>
        <w:t xml:space="preserve"> (P-CR) KI#6: Evaluation and conclusion. (Source: Samsung)</w:t>
      </w:r>
    </w:p>
    <w:p w14:paraId="4ACDCD37" w14:textId="77777777" w:rsidR="00B5606A" w:rsidRPr="004C2DDB" w:rsidRDefault="00B5606A" w:rsidP="00B5606A">
      <w:pPr>
        <w:pStyle w:val="FP"/>
        <w:rPr>
          <w:b/>
          <w:bCs/>
          <w:i/>
          <w:iCs/>
          <w:lang w:eastAsia="en-US"/>
        </w:rPr>
      </w:pPr>
      <w:r w:rsidRPr="004C2DDB">
        <w:rPr>
          <w:b/>
          <w:bCs/>
          <w:i/>
          <w:iCs/>
          <w:lang w:eastAsia="en-US"/>
        </w:rPr>
        <w:t>e-mail comments:</w:t>
      </w:r>
    </w:p>
    <w:p w14:paraId="5446A4C0" w14:textId="77777777" w:rsidR="00B5606A" w:rsidRPr="00BC1FF9" w:rsidRDefault="00B5606A" w:rsidP="00B5606A">
      <w:pPr>
        <w:pStyle w:val="FP"/>
        <w:rPr>
          <w:i/>
          <w:iCs/>
          <w:lang w:eastAsia="en-US"/>
        </w:rPr>
      </w:pPr>
      <w:r w:rsidRPr="00BC1FF9">
        <w:rPr>
          <w:i/>
          <w:iCs/>
          <w:lang w:eastAsia="en-US"/>
        </w:rPr>
        <w:t>Myungjune (LGE) provides r02.</w:t>
      </w:r>
    </w:p>
    <w:p w14:paraId="352B3790" w14:textId="77777777" w:rsidR="00B5606A" w:rsidRPr="00BC1FF9" w:rsidRDefault="00B5606A" w:rsidP="00B5606A">
      <w:pPr>
        <w:pStyle w:val="FP"/>
        <w:rPr>
          <w:i/>
          <w:iCs/>
          <w:lang w:eastAsia="en-US"/>
        </w:rPr>
      </w:pPr>
      <w:r w:rsidRPr="00BC1FF9">
        <w:rPr>
          <w:i/>
          <w:iCs/>
          <w:lang w:eastAsia="en-US"/>
        </w:rPr>
        <w:t>George (Ericsson) provides r03 and comments below</w:t>
      </w:r>
    </w:p>
    <w:p w14:paraId="55FF52AC" w14:textId="77777777" w:rsidR="00B5606A" w:rsidRPr="00BC1FF9" w:rsidRDefault="00B5606A" w:rsidP="00B5606A">
      <w:pPr>
        <w:pStyle w:val="FP"/>
        <w:rPr>
          <w:i/>
          <w:iCs/>
          <w:lang w:eastAsia="en-US"/>
        </w:rPr>
      </w:pPr>
      <w:r w:rsidRPr="00BC1FF9">
        <w:rPr>
          <w:i/>
          <w:iCs/>
          <w:lang w:eastAsia="en-US"/>
        </w:rPr>
        <w:t>Myungjune (LGE) replies to George (Ericsson).</w:t>
      </w:r>
    </w:p>
    <w:p w14:paraId="3F1375A3" w14:textId="77777777" w:rsidR="00B5606A" w:rsidRPr="00BC1FF9" w:rsidRDefault="00B5606A" w:rsidP="00B5606A">
      <w:pPr>
        <w:pStyle w:val="FP"/>
        <w:rPr>
          <w:i/>
          <w:iCs/>
          <w:lang w:eastAsia="en-US"/>
        </w:rPr>
      </w:pPr>
      <w:r w:rsidRPr="00BC1FF9">
        <w:rPr>
          <w:i/>
          <w:iCs/>
          <w:lang w:eastAsia="en-US"/>
        </w:rPr>
        <w:t>Ashok (Samsung) provides comments</w:t>
      </w:r>
    </w:p>
    <w:p w14:paraId="6894D04B" w14:textId="77777777" w:rsidR="00B5606A" w:rsidRPr="00BC1FF9" w:rsidRDefault="00B5606A" w:rsidP="00B5606A">
      <w:pPr>
        <w:pStyle w:val="FP"/>
        <w:rPr>
          <w:i/>
          <w:iCs/>
          <w:lang w:eastAsia="en-US"/>
        </w:rPr>
      </w:pPr>
      <w:r w:rsidRPr="00BC1FF9">
        <w:rPr>
          <w:i/>
          <w:iCs/>
          <w:lang w:eastAsia="en-US"/>
        </w:rPr>
        <w:t>Genadi (Lenovo) comments on the inactivity timer for PDU Session release and S-NSSAI deregistration.</w:t>
      </w:r>
    </w:p>
    <w:p w14:paraId="3007C489" w14:textId="77777777" w:rsidR="00B5606A" w:rsidRPr="00BC1FF9" w:rsidRDefault="00B5606A" w:rsidP="00B5606A">
      <w:pPr>
        <w:pStyle w:val="FP"/>
        <w:rPr>
          <w:i/>
          <w:iCs/>
          <w:lang w:eastAsia="en-US"/>
        </w:rPr>
      </w:pPr>
      <w:r w:rsidRPr="00BC1FF9">
        <w:rPr>
          <w:i/>
          <w:iCs/>
          <w:lang w:eastAsia="en-US"/>
        </w:rPr>
        <w:t>George (Ericsson) provides responses</w:t>
      </w:r>
    </w:p>
    <w:p w14:paraId="350B75D7" w14:textId="77777777" w:rsidR="00B5606A" w:rsidRPr="00BC1FF9" w:rsidRDefault="00B5606A" w:rsidP="00B5606A">
      <w:pPr>
        <w:pStyle w:val="FP"/>
        <w:rPr>
          <w:i/>
          <w:iCs/>
          <w:lang w:eastAsia="en-US"/>
        </w:rPr>
      </w:pPr>
      <w:r w:rsidRPr="00BC1FF9">
        <w:rPr>
          <w:i/>
          <w:iCs/>
          <w:lang w:eastAsia="en-US"/>
        </w:rPr>
        <w:t>Genadi (Lenovo) comments on the implicit/explicit deregistration of S-NSSAI in AMF and UE.</w:t>
      </w:r>
    </w:p>
    <w:p w14:paraId="13B48A2E" w14:textId="77777777" w:rsidR="00B5606A" w:rsidRPr="00BC1FF9" w:rsidRDefault="00B5606A" w:rsidP="00B5606A">
      <w:pPr>
        <w:pStyle w:val="FP"/>
        <w:rPr>
          <w:i/>
          <w:iCs/>
          <w:lang w:eastAsia="en-US"/>
        </w:rPr>
      </w:pPr>
      <w:r w:rsidRPr="00BC1FF9">
        <w:rPr>
          <w:i/>
          <w:iCs/>
          <w:lang w:eastAsia="en-US"/>
        </w:rPr>
        <w:t>Iskren (NEC) expresses provides comments</w:t>
      </w:r>
    </w:p>
    <w:p w14:paraId="1025CEB8" w14:textId="77777777" w:rsidR="00B5606A" w:rsidRPr="00BC1FF9" w:rsidRDefault="00B5606A" w:rsidP="00B5606A">
      <w:pPr>
        <w:pStyle w:val="FP"/>
        <w:rPr>
          <w:i/>
          <w:iCs/>
          <w:lang w:eastAsia="en-US"/>
        </w:rPr>
      </w:pPr>
      <w:r w:rsidRPr="00BC1FF9">
        <w:rPr>
          <w:i/>
          <w:iCs/>
          <w:lang w:eastAsia="en-US"/>
        </w:rPr>
        <w:t>George (Ericsson) provides r04</w:t>
      </w:r>
    </w:p>
    <w:p w14:paraId="157831AD" w14:textId="77777777" w:rsidR="00B5606A" w:rsidRPr="00BC1FF9" w:rsidRDefault="00B5606A" w:rsidP="00B5606A">
      <w:pPr>
        <w:pStyle w:val="FP"/>
        <w:rPr>
          <w:i/>
          <w:iCs/>
          <w:lang w:eastAsia="en-US"/>
        </w:rPr>
      </w:pPr>
      <w:r w:rsidRPr="00BC1FF9">
        <w:rPr>
          <w:i/>
          <w:iCs/>
          <w:lang w:eastAsia="en-US"/>
        </w:rPr>
        <w:t>Fenqin (Huawei) provides r05</w:t>
      </w:r>
    </w:p>
    <w:p w14:paraId="3F16829A" w14:textId="77777777" w:rsidR="00B5606A" w:rsidRPr="00BC1FF9" w:rsidRDefault="00B5606A" w:rsidP="00B5606A">
      <w:pPr>
        <w:pStyle w:val="FP"/>
        <w:rPr>
          <w:i/>
          <w:iCs/>
          <w:lang w:eastAsia="en-US"/>
        </w:rPr>
      </w:pPr>
      <w:r w:rsidRPr="00BC1FF9">
        <w:rPr>
          <w:i/>
          <w:iCs/>
          <w:lang w:eastAsia="en-US"/>
        </w:rPr>
        <w:t>George (Ericsson) Ericsson not OK with rev 05. The case for AF is very fluffy and is unclear. Questions asked not addressed at all.</w:t>
      </w:r>
    </w:p>
    <w:p w14:paraId="5D9D3618" w14:textId="77777777" w:rsidR="00B5606A" w:rsidRPr="00BC1FF9" w:rsidRDefault="00B5606A" w:rsidP="00B5606A">
      <w:pPr>
        <w:pStyle w:val="FP"/>
        <w:rPr>
          <w:i/>
          <w:iCs/>
          <w:lang w:eastAsia="en-US"/>
        </w:rPr>
      </w:pPr>
      <w:r w:rsidRPr="00BC1FF9">
        <w:rPr>
          <w:i/>
          <w:iCs/>
          <w:lang w:eastAsia="en-US"/>
        </w:rPr>
        <w:t>Fenqin (Huawei) responds to George</w:t>
      </w:r>
    </w:p>
    <w:p w14:paraId="733122FD" w14:textId="77777777" w:rsidR="00B5606A" w:rsidRPr="00BC1FF9" w:rsidRDefault="00B5606A" w:rsidP="00B5606A">
      <w:pPr>
        <w:pStyle w:val="FP"/>
        <w:rPr>
          <w:i/>
          <w:iCs/>
          <w:lang w:eastAsia="en-US"/>
        </w:rPr>
      </w:pPr>
      <w:r w:rsidRPr="00BC1FF9">
        <w:rPr>
          <w:i/>
          <w:iCs/>
          <w:lang w:eastAsia="en-US"/>
        </w:rPr>
        <w:t>George (Ericsson) asks. What do U mean by NSAC is to be controlled. And by who ? NSAC is an operator NF.</w:t>
      </w:r>
    </w:p>
    <w:p w14:paraId="3F182FCF" w14:textId="77777777" w:rsidR="00B5606A" w:rsidRPr="00BC1FF9" w:rsidRDefault="00B5606A" w:rsidP="00B5606A">
      <w:pPr>
        <w:pStyle w:val="FP"/>
        <w:rPr>
          <w:i/>
          <w:iCs/>
          <w:lang w:eastAsia="en-US"/>
        </w:rPr>
      </w:pPr>
      <w:r w:rsidRPr="00BC1FF9">
        <w:rPr>
          <w:i/>
          <w:iCs/>
          <w:lang w:eastAsia="en-US"/>
        </w:rPr>
        <w:t>U need to provide clarity how this works and why needed.</w:t>
      </w:r>
    </w:p>
    <w:p w14:paraId="1DEEE142" w14:textId="77777777" w:rsidR="00B5606A" w:rsidRPr="00BC1FF9" w:rsidRDefault="00B5606A" w:rsidP="00B5606A">
      <w:pPr>
        <w:pStyle w:val="FP"/>
        <w:rPr>
          <w:i/>
          <w:iCs/>
          <w:lang w:eastAsia="en-US"/>
        </w:rPr>
      </w:pPr>
      <w:r w:rsidRPr="00BC1FF9">
        <w:rPr>
          <w:i/>
          <w:iCs/>
          <w:lang w:eastAsia="en-US"/>
        </w:rPr>
        <w:t>Fenqin (Huawei) provides further responds to George</w:t>
      </w:r>
    </w:p>
    <w:p w14:paraId="70445845" w14:textId="77777777" w:rsidR="00B5606A" w:rsidRPr="00BC1FF9" w:rsidRDefault="00B5606A" w:rsidP="00B5606A">
      <w:pPr>
        <w:pStyle w:val="FP"/>
        <w:rPr>
          <w:i/>
          <w:iCs/>
          <w:lang w:eastAsia="en-US"/>
        </w:rPr>
      </w:pPr>
      <w:r w:rsidRPr="00BC1FF9">
        <w:rPr>
          <w:i/>
          <w:iCs/>
          <w:lang w:eastAsia="en-US"/>
        </w:rPr>
        <w:t>Ashok (Samsung) comments</w:t>
      </w:r>
    </w:p>
    <w:p w14:paraId="08FB5138" w14:textId="77777777" w:rsidR="00B5606A" w:rsidRPr="00BC1FF9" w:rsidRDefault="00B5606A" w:rsidP="00B5606A">
      <w:pPr>
        <w:pStyle w:val="FP"/>
        <w:rPr>
          <w:i/>
          <w:iCs/>
          <w:lang w:eastAsia="en-US"/>
        </w:rPr>
      </w:pPr>
      <w:r w:rsidRPr="00BC1FF9">
        <w:rPr>
          <w:i/>
          <w:iCs/>
          <w:lang w:eastAsia="en-US"/>
        </w:rPr>
        <w:t>Ashok (Samsung) clarifies to Genadi (Lenovo)</w:t>
      </w:r>
    </w:p>
    <w:p w14:paraId="2C679874" w14:textId="77777777" w:rsidR="00B5606A" w:rsidRPr="00BC1FF9" w:rsidRDefault="00B5606A" w:rsidP="00B5606A">
      <w:pPr>
        <w:pStyle w:val="FP"/>
        <w:rPr>
          <w:i/>
          <w:iCs/>
          <w:lang w:eastAsia="en-US"/>
        </w:rPr>
      </w:pPr>
      <w:r w:rsidRPr="00BC1FF9">
        <w:rPr>
          <w:i/>
          <w:iCs/>
          <w:lang w:eastAsia="en-US"/>
        </w:rPr>
        <w:t>Fenqin (Huawei) provides response to Ashok</w:t>
      </w:r>
    </w:p>
    <w:p w14:paraId="1D505C14" w14:textId="77777777" w:rsidR="00B5606A" w:rsidRPr="00BC1FF9" w:rsidRDefault="00B5606A" w:rsidP="00B5606A">
      <w:pPr>
        <w:pStyle w:val="FP"/>
        <w:rPr>
          <w:i/>
          <w:iCs/>
          <w:lang w:eastAsia="en-US"/>
        </w:rPr>
      </w:pPr>
      <w:r w:rsidRPr="00BC1FF9">
        <w:rPr>
          <w:i/>
          <w:iCs/>
          <w:lang w:eastAsia="en-US"/>
        </w:rPr>
        <w:t>Myungjune (LGE) provides r06.</w:t>
      </w:r>
    </w:p>
    <w:p w14:paraId="2EE93F1D" w14:textId="77777777" w:rsidR="00B5606A" w:rsidRPr="00BC1FF9" w:rsidRDefault="00B5606A" w:rsidP="00B5606A">
      <w:pPr>
        <w:pStyle w:val="FP"/>
        <w:rPr>
          <w:i/>
          <w:iCs/>
          <w:lang w:eastAsia="en-US"/>
        </w:rPr>
      </w:pPr>
      <w:r w:rsidRPr="00BC1FF9">
        <w:rPr>
          <w:i/>
          <w:iCs/>
          <w:lang w:eastAsia="en-US"/>
        </w:rPr>
        <w:t>George (Ericsson) provides r07</w:t>
      </w:r>
    </w:p>
    <w:p w14:paraId="4526F8D4" w14:textId="77777777" w:rsidR="00B5606A" w:rsidRPr="00BC1FF9" w:rsidRDefault="00B5606A" w:rsidP="00B5606A">
      <w:pPr>
        <w:pStyle w:val="FP"/>
        <w:rPr>
          <w:i/>
          <w:iCs/>
          <w:lang w:eastAsia="en-US"/>
        </w:rPr>
      </w:pPr>
      <w:r w:rsidRPr="00BC1FF9">
        <w:rPr>
          <w:i/>
          <w:iCs/>
          <w:lang w:eastAsia="en-US"/>
        </w:rPr>
        <w:t>Fenqin (Huawei) provides r08.</w:t>
      </w:r>
    </w:p>
    <w:p w14:paraId="0324A6D3" w14:textId="77777777" w:rsidR="00B5606A" w:rsidRPr="00BC1FF9" w:rsidRDefault="00B5606A" w:rsidP="00B5606A">
      <w:pPr>
        <w:pStyle w:val="FP"/>
        <w:rPr>
          <w:i/>
          <w:iCs/>
          <w:lang w:eastAsia="en-US"/>
        </w:rPr>
      </w:pPr>
      <w:r w:rsidRPr="00BC1FF9">
        <w:rPr>
          <w:i/>
          <w:iCs/>
          <w:lang w:eastAsia="en-US"/>
        </w:rPr>
        <w:t>George (Ericsson) Not OK with this revision, I already indicated that this is already covered. NSAC is not an authorized AF. It belongs to the PLMN, so the wording is wrong. If it is an external server then definitely we are against that. If it is NSAC then this is not an AFG.</w:t>
      </w:r>
    </w:p>
    <w:p w14:paraId="30209CE8" w14:textId="77777777" w:rsidR="00B5606A" w:rsidRPr="00BC1FF9" w:rsidRDefault="00B5606A" w:rsidP="00B5606A">
      <w:pPr>
        <w:pStyle w:val="FP"/>
        <w:rPr>
          <w:i/>
          <w:iCs/>
          <w:lang w:eastAsia="en-US"/>
        </w:rPr>
      </w:pPr>
      <w:r w:rsidRPr="00BC1FF9">
        <w:rPr>
          <w:i/>
          <w:iCs/>
          <w:lang w:eastAsia="en-US"/>
        </w:rPr>
        <w:t>SO which one is it./</w:t>
      </w:r>
    </w:p>
    <w:p w14:paraId="6E304939" w14:textId="77777777" w:rsidR="00B5606A" w:rsidRPr="00BC1FF9" w:rsidRDefault="00B5606A" w:rsidP="00B5606A">
      <w:pPr>
        <w:pStyle w:val="FP"/>
        <w:rPr>
          <w:i/>
          <w:iCs/>
          <w:lang w:eastAsia="en-US"/>
        </w:rPr>
      </w:pPr>
      <w:r w:rsidRPr="00BC1FF9">
        <w:rPr>
          <w:i/>
          <w:iCs/>
          <w:lang w:eastAsia="en-US"/>
        </w:rPr>
        <w:t>U can add at most a NOTE stating that Ur case over r07. The note can say: this covers the case of NSAC......</w:t>
      </w:r>
    </w:p>
    <w:p w14:paraId="4D75F17D" w14:textId="77777777" w:rsidR="00B5606A" w:rsidRPr="00BC1FF9" w:rsidRDefault="00B5606A" w:rsidP="00B5606A">
      <w:pPr>
        <w:pStyle w:val="FP"/>
        <w:rPr>
          <w:i/>
          <w:iCs/>
          <w:lang w:eastAsia="en-US"/>
        </w:rPr>
      </w:pPr>
      <w:r w:rsidRPr="00BC1FF9">
        <w:rPr>
          <w:i/>
          <w:iCs/>
          <w:lang w:eastAsia="en-US"/>
        </w:rPr>
        <w:t>Fenqin(Huawei) we are not ok with r07.</w:t>
      </w:r>
    </w:p>
    <w:p w14:paraId="40BE23E6" w14:textId="77777777" w:rsidR="00B5606A" w:rsidRPr="00BC1FF9" w:rsidRDefault="00B5606A" w:rsidP="00B5606A">
      <w:pPr>
        <w:pStyle w:val="FP"/>
        <w:rPr>
          <w:i/>
          <w:iCs/>
          <w:lang w:eastAsia="en-US"/>
        </w:rPr>
      </w:pPr>
      <w:r w:rsidRPr="00BC1FF9">
        <w:rPr>
          <w:i/>
          <w:iCs/>
          <w:lang w:eastAsia="en-US"/>
        </w:rPr>
        <w:t>George (Ericsson) provides response. This is not described in any of the solutions.</w:t>
      </w:r>
    </w:p>
    <w:p w14:paraId="59740013" w14:textId="77777777" w:rsidR="00B5606A" w:rsidRPr="00BC1FF9" w:rsidRDefault="00B5606A" w:rsidP="00B5606A">
      <w:pPr>
        <w:pStyle w:val="FP"/>
        <w:rPr>
          <w:i/>
          <w:iCs/>
          <w:lang w:eastAsia="en-US"/>
        </w:rPr>
      </w:pPr>
      <w:r w:rsidRPr="00BC1FF9">
        <w:rPr>
          <w:i/>
          <w:iCs/>
          <w:lang w:eastAsia="en-US"/>
        </w:rPr>
        <w:t>Fenqin(Huawei) provides response to George.</w:t>
      </w:r>
    </w:p>
    <w:p w14:paraId="5233CAB8" w14:textId="77777777" w:rsidR="00B5606A" w:rsidRPr="00BC1FF9" w:rsidRDefault="00B5606A" w:rsidP="00B5606A">
      <w:pPr>
        <w:pStyle w:val="FP"/>
        <w:rPr>
          <w:i/>
          <w:iCs/>
          <w:lang w:eastAsia="en-US"/>
        </w:rPr>
      </w:pPr>
      <w:r w:rsidRPr="00BC1FF9">
        <w:rPr>
          <w:i/>
          <w:iCs/>
          <w:lang w:eastAsia="en-US"/>
        </w:rPr>
        <w:t>Fenqin(Huawei) ask one question to George.</w:t>
      </w:r>
    </w:p>
    <w:p w14:paraId="27F4CB50" w14:textId="77777777" w:rsidR="00B5606A" w:rsidRPr="00BC1FF9" w:rsidRDefault="00B5606A" w:rsidP="00B5606A">
      <w:pPr>
        <w:pStyle w:val="FP"/>
        <w:rPr>
          <w:i/>
          <w:iCs/>
          <w:lang w:eastAsia="en-US"/>
        </w:rPr>
      </w:pPr>
      <w:r w:rsidRPr="00BC1FF9">
        <w:rPr>
          <w:i/>
          <w:iCs/>
          <w:lang w:eastAsia="en-US"/>
        </w:rPr>
        <w:t>Fenqin(Huawei) give feedback to George.</w:t>
      </w:r>
    </w:p>
    <w:p w14:paraId="75288710" w14:textId="77777777" w:rsidR="00B5606A" w:rsidRPr="00BC1FF9" w:rsidRDefault="00B5606A" w:rsidP="00B5606A">
      <w:pPr>
        <w:pStyle w:val="FP"/>
        <w:rPr>
          <w:i/>
          <w:iCs/>
          <w:lang w:eastAsia="en-US"/>
        </w:rPr>
      </w:pPr>
      <w:r w:rsidRPr="00BC1FF9">
        <w:rPr>
          <w:i/>
          <w:iCs/>
          <w:lang w:eastAsia="en-US"/>
        </w:rPr>
        <w:t>Ashok (Samsung) agrees with George (Ericsson)</w:t>
      </w:r>
    </w:p>
    <w:p w14:paraId="2ED26A33" w14:textId="77777777" w:rsidR="00B5606A" w:rsidRPr="00BC1FF9" w:rsidRDefault="00B5606A" w:rsidP="00B5606A">
      <w:pPr>
        <w:pStyle w:val="FP"/>
        <w:rPr>
          <w:i/>
          <w:iCs/>
          <w:lang w:eastAsia="en-US"/>
        </w:rPr>
      </w:pPr>
      <w:r w:rsidRPr="00BC1FF9">
        <w:rPr>
          <w:i/>
          <w:iCs/>
          <w:lang w:eastAsia="en-US"/>
        </w:rPr>
        <w:t>George (Ericsson) provides text inline</w:t>
      </w:r>
    </w:p>
    <w:p w14:paraId="5940E3E4" w14:textId="77777777" w:rsidR="00B5606A" w:rsidRPr="00BC1FF9" w:rsidRDefault="00B5606A" w:rsidP="00B5606A">
      <w:pPr>
        <w:pStyle w:val="FP"/>
        <w:rPr>
          <w:i/>
          <w:iCs/>
          <w:lang w:eastAsia="en-US"/>
        </w:rPr>
      </w:pPr>
      <w:r w:rsidRPr="00BC1FF9">
        <w:rPr>
          <w:i/>
          <w:iCs/>
          <w:lang w:eastAsia="en-US"/>
        </w:rPr>
        <w:t>George (Ericsson) provided what Ericsson will accept in a previosu email Ashok is correct. This cant be open ended as it is now. It is up to Fenqin now.</w:t>
      </w:r>
    </w:p>
    <w:p w14:paraId="297398F7" w14:textId="77777777" w:rsidR="00B5606A" w:rsidRPr="00BC1FF9" w:rsidRDefault="00B5606A" w:rsidP="00B5606A">
      <w:pPr>
        <w:pStyle w:val="FP"/>
        <w:rPr>
          <w:i/>
          <w:iCs/>
          <w:lang w:eastAsia="en-US"/>
        </w:rPr>
      </w:pPr>
      <w:r w:rsidRPr="00BC1FF9">
        <w:rPr>
          <w:i/>
          <w:iCs/>
          <w:lang w:eastAsia="en-US"/>
        </w:rPr>
        <w:t>Fenqin (Huawei) provides r09</w:t>
      </w:r>
    </w:p>
    <w:p w14:paraId="52C00E3A" w14:textId="77777777" w:rsidR="00B5606A" w:rsidRPr="00BC1FF9" w:rsidRDefault="00B5606A" w:rsidP="00B5606A">
      <w:pPr>
        <w:pStyle w:val="FP"/>
        <w:rPr>
          <w:i/>
          <w:iCs/>
          <w:lang w:eastAsia="en-US"/>
        </w:rPr>
      </w:pPr>
      <w:r w:rsidRPr="00BC1FF9">
        <w:rPr>
          <w:i/>
          <w:iCs/>
          <w:lang w:eastAsia="en-US"/>
        </w:rPr>
        <w:t>George (Ericsson) provides r10</w:t>
      </w:r>
    </w:p>
    <w:p w14:paraId="2CEEA063" w14:textId="77777777" w:rsidR="00B5606A" w:rsidRPr="00BC1FF9" w:rsidRDefault="00B5606A" w:rsidP="00B5606A">
      <w:pPr>
        <w:pStyle w:val="FP"/>
        <w:rPr>
          <w:i/>
          <w:iCs/>
          <w:lang w:eastAsia="en-US"/>
        </w:rPr>
      </w:pPr>
      <w:r w:rsidRPr="00BC1FF9">
        <w:rPr>
          <w:i/>
          <w:iCs/>
          <w:lang w:eastAsia="en-US"/>
        </w:rPr>
        <w:t>George (Ericsson) provides r11</w:t>
      </w:r>
    </w:p>
    <w:p w14:paraId="598BBD38" w14:textId="77777777" w:rsidR="00B5606A" w:rsidRPr="00BC1FF9" w:rsidRDefault="00B5606A" w:rsidP="00B5606A">
      <w:pPr>
        <w:pStyle w:val="FP"/>
        <w:rPr>
          <w:i/>
          <w:iCs/>
          <w:lang w:eastAsia="en-US"/>
        </w:rPr>
      </w:pPr>
      <w:r w:rsidRPr="00BC1FF9">
        <w:rPr>
          <w:i/>
          <w:iCs/>
          <w:lang w:eastAsia="en-US"/>
        </w:rPr>
        <w:t>George (Ericsson) provides r12</w:t>
      </w:r>
    </w:p>
    <w:p w14:paraId="60E70394" w14:textId="77777777" w:rsidR="00B5606A" w:rsidRPr="00BC1FF9" w:rsidRDefault="00B5606A" w:rsidP="00B5606A">
      <w:pPr>
        <w:pStyle w:val="FP"/>
        <w:rPr>
          <w:i/>
          <w:iCs/>
          <w:lang w:eastAsia="en-US"/>
        </w:rPr>
      </w:pPr>
      <w:r w:rsidRPr="00BC1FF9">
        <w:rPr>
          <w:i/>
          <w:iCs/>
          <w:lang w:eastAsia="en-US"/>
        </w:rPr>
        <w:t>Ashok (Samsung) provides r13</w:t>
      </w:r>
    </w:p>
    <w:p w14:paraId="198136BC" w14:textId="77777777" w:rsidR="00B5606A" w:rsidRPr="00BC1FF9" w:rsidRDefault="00B5606A" w:rsidP="00B5606A">
      <w:pPr>
        <w:pStyle w:val="FP"/>
        <w:rPr>
          <w:i/>
          <w:iCs/>
          <w:lang w:eastAsia="en-US"/>
        </w:rPr>
      </w:pPr>
      <w:r w:rsidRPr="00BC1FF9">
        <w:rPr>
          <w:i/>
          <w:iCs/>
          <w:lang w:eastAsia="en-US"/>
        </w:rPr>
        <w:t>George (Ericsson) provides comments</w:t>
      </w:r>
    </w:p>
    <w:p w14:paraId="0D1D8857" w14:textId="77777777" w:rsidR="00B5606A" w:rsidRPr="00BC1FF9" w:rsidRDefault="00B5606A" w:rsidP="00B5606A">
      <w:pPr>
        <w:pStyle w:val="FP"/>
        <w:rPr>
          <w:i/>
          <w:iCs/>
          <w:lang w:eastAsia="en-US"/>
        </w:rPr>
      </w:pPr>
      <w:r w:rsidRPr="00BC1FF9">
        <w:rPr>
          <w:i/>
          <w:iCs/>
          <w:lang w:eastAsia="en-US"/>
        </w:rPr>
        <w:t>Ashok (Samsung) provides reply</w:t>
      </w:r>
    </w:p>
    <w:p w14:paraId="4104345E" w14:textId="77777777" w:rsidR="00B5606A" w:rsidRPr="00BC1FF9" w:rsidRDefault="00B5606A" w:rsidP="00B5606A">
      <w:pPr>
        <w:pStyle w:val="FP"/>
        <w:rPr>
          <w:i/>
          <w:iCs/>
          <w:lang w:eastAsia="en-US"/>
        </w:rPr>
      </w:pPr>
      <w:r w:rsidRPr="00BC1FF9">
        <w:rPr>
          <w:i/>
          <w:iCs/>
          <w:lang w:eastAsia="en-US"/>
        </w:rPr>
        <w:t>George (Ericsson) responds</w:t>
      </w:r>
    </w:p>
    <w:p w14:paraId="5959CDEB" w14:textId="77777777" w:rsidR="00B5606A" w:rsidRPr="00BC1FF9" w:rsidRDefault="00B5606A" w:rsidP="00B5606A">
      <w:pPr>
        <w:pStyle w:val="FP"/>
        <w:rPr>
          <w:i/>
          <w:iCs/>
          <w:lang w:eastAsia="en-US"/>
        </w:rPr>
      </w:pPr>
      <w:r w:rsidRPr="00BC1FF9">
        <w:rPr>
          <w:i/>
          <w:iCs/>
          <w:lang w:eastAsia="en-US"/>
        </w:rPr>
        <w:t>Ashok (Samsung) replies</w:t>
      </w:r>
    </w:p>
    <w:p w14:paraId="653D8D0E" w14:textId="77777777" w:rsidR="00B5606A" w:rsidRPr="00BC1FF9" w:rsidRDefault="00B5606A" w:rsidP="00B5606A">
      <w:pPr>
        <w:pStyle w:val="FP"/>
        <w:rPr>
          <w:i/>
          <w:iCs/>
          <w:lang w:eastAsia="en-US"/>
        </w:rPr>
      </w:pPr>
      <w:r w:rsidRPr="00BC1FF9">
        <w:rPr>
          <w:i/>
          <w:iCs/>
          <w:lang w:eastAsia="en-US"/>
        </w:rPr>
        <w:t>==== Revisions Deadline ====</w:t>
      </w:r>
    </w:p>
    <w:p w14:paraId="05594661" w14:textId="77777777" w:rsidR="00B5606A" w:rsidRPr="00BC1FF9" w:rsidRDefault="00B5606A" w:rsidP="00B5606A">
      <w:pPr>
        <w:pStyle w:val="FP"/>
        <w:rPr>
          <w:i/>
          <w:iCs/>
          <w:lang w:eastAsia="en-US"/>
        </w:rPr>
      </w:pPr>
      <w:r w:rsidRPr="00BC1FF9">
        <w:rPr>
          <w:i/>
          <w:iCs/>
          <w:lang w:eastAsia="en-US"/>
        </w:rPr>
        <w:t>George (Ericsson) Ericsson accepts only r12 or r13</w:t>
      </w:r>
    </w:p>
    <w:p w14:paraId="4CEDA71E" w14:textId="77777777" w:rsidR="00B5606A" w:rsidRPr="00BC1FF9" w:rsidRDefault="00B5606A" w:rsidP="00B5606A">
      <w:pPr>
        <w:pStyle w:val="FP"/>
        <w:rPr>
          <w:i/>
          <w:iCs/>
          <w:lang w:eastAsia="en-US"/>
        </w:rPr>
      </w:pPr>
      <w:r w:rsidRPr="00BC1FF9">
        <w:rPr>
          <w:i/>
          <w:iCs/>
          <w:lang w:eastAsia="en-US"/>
        </w:rPr>
        <w:t>Myungjune (LGE) supports r13.</w:t>
      </w:r>
    </w:p>
    <w:p w14:paraId="5431065C" w14:textId="77777777" w:rsidR="00B5606A" w:rsidRPr="00BC1FF9" w:rsidRDefault="00B5606A" w:rsidP="00B5606A">
      <w:pPr>
        <w:pStyle w:val="FP"/>
        <w:rPr>
          <w:i/>
          <w:iCs/>
          <w:lang w:eastAsia="en-US"/>
        </w:rPr>
      </w:pPr>
      <w:r w:rsidRPr="00BC1FF9">
        <w:rPr>
          <w:i/>
          <w:iCs/>
          <w:lang w:eastAsia="en-US"/>
        </w:rPr>
        <w:t>Krisztian (Apple) supports r13 and objects to r12, r11.</w:t>
      </w:r>
    </w:p>
    <w:p w14:paraId="77CDD6CD" w14:textId="77777777" w:rsidR="00B5606A" w:rsidRPr="00BC1FF9" w:rsidRDefault="00B5606A" w:rsidP="00B5606A">
      <w:pPr>
        <w:pStyle w:val="FP"/>
        <w:rPr>
          <w:i/>
          <w:iCs/>
          <w:lang w:eastAsia="en-US"/>
        </w:rPr>
      </w:pPr>
      <w:r w:rsidRPr="00BC1FF9">
        <w:rPr>
          <w:i/>
          <w:iCs/>
          <w:lang w:eastAsia="en-US"/>
        </w:rPr>
        <w:t>Fenqin (Huawei) support to go with r13.</w:t>
      </w:r>
    </w:p>
    <w:p w14:paraId="2EB67F71" w14:textId="77777777" w:rsidR="00B5606A" w:rsidRPr="00BC1FF9" w:rsidRDefault="00B5606A" w:rsidP="00B5606A">
      <w:pPr>
        <w:pStyle w:val="FP"/>
        <w:rPr>
          <w:i/>
          <w:iCs/>
          <w:lang w:eastAsia="en-US"/>
        </w:rPr>
      </w:pPr>
      <w:r w:rsidRPr="00BC1FF9">
        <w:rPr>
          <w:i/>
          <w:iCs/>
          <w:lang w:eastAsia="en-US"/>
        </w:rPr>
        <w:t>alessio(Nokia) provides r11</w:t>
      </w:r>
    </w:p>
    <w:p w14:paraId="2A43ED64" w14:textId="77777777" w:rsidR="00B5606A" w:rsidRPr="00BC1FF9" w:rsidRDefault="00B5606A" w:rsidP="00B5606A">
      <w:pPr>
        <w:pStyle w:val="FP"/>
        <w:rPr>
          <w:i/>
          <w:iCs/>
          <w:lang w:eastAsia="en-US"/>
        </w:rPr>
      </w:pPr>
      <w:r w:rsidRPr="00BC1FF9">
        <w:rPr>
          <w:i/>
          <w:iCs/>
          <w:lang w:eastAsia="en-US"/>
        </w:rPr>
        <w:t>Genadi (Lenovo) is fine with r13, although it is not clear why the description of AF initiated inactivity timer configuration is described twice.</w:t>
      </w:r>
    </w:p>
    <w:p w14:paraId="0AF6D8EB" w14:textId="77777777" w:rsidR="00B5606A" w:rsidRPr="00BC1FF9" w:rsidRDefault="00B5606A" w:rsidP="00B5606A">
      <w:pPr>
        <w:pStyle w:val="FP"/>
        <w:rPr>
          <w:i/>
          <w:iCs/>
          <w:lang w:eastAsia="en-US"/>
        </w:rPr>
      </w:pPr>
      <w:r w:rsidRPr="00BC1FF9">
        <w:rPr>
          <w:i/>
          <w:iCs/>
          <w:lang w:eastAsia="en-US"/>
        </w:rPr>
        <w:t>alessio(Nokia) can only accept r12, r11</w:t>
      </w:r>
    </w:p>
    <w:p w14:paraId="3AEC5CB4" w14:textId="77777777" w:rsidR="00B5606A" w:rsidRPr="00BC1FF9" w:rsidRDefault="00B5606A" w:rsidP="00B5606A">
      <w:pPr>
        <w:pStyle w:val="FP"/>
        <w:rPr>
          <w:i/>
          <w:iCs/>
          <w:lang w:eastAsia="en-US"/>
        </w:rPr>
      </w:pPr>
      <w:r w:rsidRPr="00BC1FF9">
        <w:rPr>
          <w:i/>
          <w:iCs/>
          <w:lang w:eastAsia="en-US"/>
        </w:rPr>
        <w:t>alessio(Nokia) replies to KKISS(Apple) the explicit release timer in supporting UE only causes an explicit release from UE not from network!! the non-supporting UE release if FROM the network with timers running in network. I hope this explains the difference.</w:t>
      </w:r>
    </w:p>
    <w:p w14:paraId="18AD3B1C" w14:textId="77777777" w:rsidR="00B5606A" w:rsidRPr="00BC1FF9" w:rsidRDefault="00B5606A" w:rsidP="00B5606A">
      <w:pPr>
        <w:pStyle w:val="FP"/>
        <w:rPr>
          <w:i/>
          <w:iCs/>
          <w:lang w:eastAsia="en-US"/>
        </w:rPr>
      </w:pPr>
      <w:r w:rsidRPr="00BC1FF9">
        <w:rPr>
          <w:i/>
          <w:iCs/>
          <w:lang w:eastAsia="en-US"/>
        </w:rPr>
        <w:t>Ashok (Samsung) explains to Alessio(Nokia) and propose to agree r13</w:t>
      </w:r>
    </w:p>
    <w:p w14:paraId="48C17338" w14:textId="77777777" w:rsidR="00B5606A" w:rsidRPr="00BC1FF9" w:rsidRDefault="00B5606A" w:rsidP="00B5606A">
      <w:pPr>
        <w:pStyle w:val="FP"/>
        <w:rPr>
          <w:i/>
          <w:iCs/>
          <w:lang w:eastAsia="en-US"/>
        </w:rPr>
      </w:pPr>
      <w:r w:rsidRPr="00BC1FF9">
        <w:rPr>
          <w:i/>
          <w:iCs/>
          <w:lang w:eastAsia="en-US"/>
        </w:rPr>
        <w:t>Jinguo(ZTE) supports to go with r13</w:t>
      </w:r>
    </w:p>
    <w:p w14:paraId="406E0136" w14:textId="77777777" w:rsidR="00B5606A" w:rsidRPr="00BC1FF9" w:rsidRDefault="00B5606A" w:rsidP="00B5606A">
      <w:pPr>
        <w:pStyle w:val="FP"/>
        <w:rPr>
          <w:i/>
          <w:iCs/>
          <w:lang w:eastAsia="en-US"/>
        </w:rPr>
      </w:pPr>
      <w:r w:rsidRPr="00BC1FF9">
        <w:rPr>
          <w:i/>
          <w:iCs/>
          <w:lang w:eastAsia="en-US"/>
        </w:rPr>
        <w:lastRenderedPageBreak/>
        <w:t>Ashok (Samsung) not ok with r12, r11, propose to go with r13</w:t>
      </w:r>
    </w:p>
    <w:p w14:paraId="57315499" w14:textId="77777777" w:rsidR="00B5606A" w:rsidRPr="00BC1FF9" w:rsidRDefault="00B5606A" w:rsidP="00B5606A">
      <w:pPr>
        <w:pStyle w:val="FP"/>
        <w:rPr>
          <w:i/>
          <w:iCs/>
          <w:lang w:eastAsia="en-US"/>
        </w:rPr>
      </w:pPr>
      <w:r w:rsidRPr="00BC1FF9">
        <w:rPr>
          <w:i/>
          <w:iCs/>
          <w:lang w:eastAsia="en-US"/>
        </w:rPr>
        <w:t xml:space="preserve">George (Ericsson) Indeed this is not my revision. Alessio thinks too much about me so he added my name to his revision </w:t>
      </w:r>
      <w:r w:rsidRPr="00BC1FF9">
        <w:rPr>
          <w:rFonts w:ascii="Segoe UI Emoji" w:hAnsi="Segoe UI Emoji" w:cs="Segoe UI Emoji"/>
          <w:i/>
          <w:iCs/>
          <w:lang w:eastAsia="en-US"/>
        </w:rPr>
        <w:t>😊</w:t>
      </w:r>
    </w:p>
    <w:p w14:paraId="1A876593" w14:textId="77777777" w:rsidR="00B5606A" w:rsidRPr="00BC1FF9" w:rsidRDefault="00B5606A" w:rsidP="00B5606A">
      <w:pPr>
        <w:pStyle w:val="FP"/>
        <w:rPr>
          <w:i/>
          <w:iCs/>
          <w:lang w:eastAsia="en-US"/>
        </w:rPr>
      </w:pPr>
      <w:r w:rsidRPr="00BC1FF9">
        <w:rPr>
          <w:i/>
          <w:iCs/>
          <w:lang w:eastAsia="en-US"/>
        </w:rPr>
        <w:t>Alessio(Nokia) replies to Ashok (Samsung) there is no duplication as the role is different and also the impact is different (in UE and especially in network). we object to moving forward without adding this options 2 as it mean the network ALWAYS has to run timers . so we only accept r12 or r11.</w:t>
      </w:r>
    </w:p>
    <w:p w14:paraId="575072C5" w14:textId="77777777" w:rsidR="00B5606A" w:rsidRPr="00BC1FF9" w:rsidRDefault="00B5606A" w:rsidP="00B5606A">
      <w:pPr>
        <w:pStyle w:val="FP"/>
        <w:rPr>
          <w:i/>
          <w:iCs/>
          <w:lang w:eastAsia="en-US"/>
        </w:rPr>
      </w:pPr>
      <w:r w:rsidRPr="00BC1FF9">
        <w:rPr>
          <w:i/>
          <w:iCs/>
          <w:lang w:eastAsia="en-US"/>
        </w:rPr>
        <w:t>Alessio(Unfortunately has to object to rel-13. we want an option where the network has not to run timers.</w:t>
      </w:r>
    </w:p>
    <w:p w14:paraId="444FDC83" w14:textId="77777777" w:rsidR="00B5606A" w:rsidRPr="00BC1FF9" w:rsidRDefault="00B5606A" w:rsidP="00B5606A">
      <w:pPr>
        <w:pStyle w:val="FP"/>
        <w:rPr>
          <w:i/>
          <w:iCs/>
          <w:lang w:eastAsia="en-US"/>
        </w:rPr>
      </w:pPr>
      <w:r w:rsidRPr="00BC1FF9">
        <w:rPr>
          <w:i/>
          <w:iCs/>
          <w:lang w:eastAsia="en-US"/>
        </w:rPr>
        <w:t>Ashok (Samsung) comments that network cannot avoid the scenario of not running timer because it has to support non-supporting UE as well.</w:t>
      </w:r>
    </w:p>
    <w:p w14:paraId="46CB6B7A" w14:textId="77777777" w:rsidR="00B5606A" w:rsidRPr="00BC1FF9" w:rsidRDefault="00B5606A" w:rsidP="00B5606A">
      <w:pPr>
        <w:pStyle w:val="FP"/>
        <w:rPr>
          <w:i/>
          <w:iCs/>
          <w:lang w:eastAsia="en-US"/>
        </w:rPr>
      </w:pPr>
      <w:r w:rsidRPr="00BC1FF9">
        <w:rPr>
          <w:i/>
          <w:iCs/>
          <w:lang w:eastAsia="en-US"/>
        </w:rPr>
        <w:t>Iskren (NEC) suggests to go with r13. We cannot accept versions with timers in the UE only.</w:t>
      </w:r>
    </w:p>
    <w:p w14:paraId="04E6F1A7" w14:textId="77777777" w:rsidR="00B5606A" w:rsidRPr="00BC1FF9" w:rsidRDefault="00B5606A" w:rsidP="00B5606A">
      <w:pPr>
        <w:pStyle w:val="FP"/>
        <w:rPr>
          <w:i/>
          <w:iCs/>
          <w:lang w:eastAsia="en-US"/>
        </w:rPr>
      </w:pPr>
      <w:r w:rsidRPr="00BC1FF9">
        <w:rPr>
          <w:i/>
          <w:iCs/>
          <w:lang w:eastAsia="en-US"/>
        </w:rPr>
        <w:t>George (Ericsson) responds. So if the network does not enforce policies will the network really trusts all UEs. I mean it is incomprehensible that this will be acceptable.</w:t>
      </w:r>
    </w:p>
    <w:p w14:paraId="2AD14E57" w14:textId="77777777" w:rsidR="00B5606A" w:rsidRPr="00BC1FF9" w:rsidRDefault="00B5606A" w:rsidP="00B5606A">
      <w:pPr>
        <w:pStyle w:val="FP"/>
        <w:rPr>
          <w:i/>
          <w:iCs/>
          <w:lang w:eastAsia="en-US"/>
        </w:rPr>
      </w:pPr>
      <w:r w:rsidRPr="00BC1FF9">
        <w:rPr>
          <w:i/>
          <w:iCs/>
          <w:lang w:eastAsia="en-US"/>
        </w:rPr>
        <w:t>alessio(Nokia) if this is a matter of trusting the UE then we cannot really trust the UE either to have release the slice locally 9or to do anything really)... the UE behaviour is conformance tested... and the whole point to do this KI was to program the UE really. but maybe Krisztian can tell us if UEs can be trusted.</w:t>
      </w:r>
    </w:p>
    <w:p w14:paraId="3AB71BB3" w14:textId="77777777" w:rsidR="00B5606A" w:rsidRPr="00BC1FF9" w:rsidRDefault="00B5606A" w:rsidP="00B5606A">
      <w:pPr>
        <w:pStyle w:val="FP"/>
        <w:rPr>
          <w:i/>
          <w:iCs/>
          <w:lang w:eastAsia="en-US"/>
        </w:rPr>
      </w:pPr>
      <w:r w:rsidRPr="00BC1FF9">
        <w:rPr>
          <w:i/>
          <w:iCs/>
          <w:lang w:eastAsia="en-US"/>
        </w:rPr>
        <w:t>George (Ericsson) responds No they cant be trusted. U can go to the GSMA and look at misbehaving UEs. Then U can understand why no operator will buy into Ur argument.</w:t>
      </w:r>
    </w:p>
    <w:p w14:paraId="1DAE6F6E" w14:textId="77777777" w:rsidR="00B5606A" w:rsidRPr="00BC1FF9" w:rsidRDefault="00B5606A" w:rsidP="00B5606A">
      <w:pPr>
        <w:pStyle w:val="FP"/>
        <w:rPr>
          <w:i/>
          <w:iCs/>
          <w:lang w:eastAsia="en-US"/>
        </w:rPr>
      </w:pPr>
      <w:r w:rsidRPr="00BC1FF9">
        <w:rPr>
          <w:i/>
          <w:iCs/>
          <w:lang w:eastAsia="en-US"/>
        </w:rPr>
        <w:t>alessio( Nokia) we can live with 13 keeping the explicit release of PDU sessions with the hysteresis timer. (the explicit release timer running in UE only to decide when to release a session after the last app is detected to not use the session anymore.). otherwise 12 or 11</w:t>
      </w:r>
    </w:p>
    <w:p w14:paraId="47F59ACA" w14:textId="77777777" w:rsidR="00B5606A" w:rsidRPr="00BC1FF9" w:rsidRDefault="00B5606A" w:rsidP="00B5606A">
      <w:pPr>
        <w:pStyle w:val="FP"/>
        <w:rPr>
          <w:i/>
          <w:iCs/>
          <w:lang w:eastAsia="en-US"/>
        </w:rPr>
      </w:pPr>
      <w:r w:rsidRPr="00BC1FF9">
        <w:rPr>
          <w:i/>
          <w:iCs/>
          <w:lang w:eastAsia="en-US"/>
        </w:rPr>
        <w:t>Ashok (Samsung) provides reply.</w:t>
      </w:r>
    </w:p>
    <w:p w14:paraId="34400A54" w14:textId="77777777" w:rsidR="00B5606A" w:rsidRPr="00BC1FF9" w:rsidRDefault="00B5606A" w:rsidP="00B5606A">
      <w:pPr>
        <w:pStyle w:val="FP"/>
        <w:rPr>
          <w:i/>
          <w:iCs/>
          <w:lang w:eastAsia="en-US"/>
        </w:rPr>
      </w:pPr>
      <w:r w:rsidRPr="00BC1FF9">
        <w:rPr>
          <w:i/>
          <w:iCs/>
          <w:lang w:eastAsia="en-US"/>
        </w:rPr>
        <w:t>Jinguo(ZTE) asks for CC#3.</w:t>
      </w:r>
    </w:p>
    <w:p w14:paraId="17D91548" w14:textId="77777777" w:rsidR="00B5606A" w:rsidRPr="00BC1FF9" w:rsidRDefault="00B5606A" w:rsidP="00B5606A">
      <w:pPr>
        <w:pStyle w:val="FP"/>
        <w:rPr>
          <w:i/>
          <w:iCs/>
          <w:lang w:eastAsia="en-US"/>
        </w:rPr>
      </w:pPr>
      <w:r w:rsidRPr="00BC1FF9">
        <w:rPr>
          <w:i/>
          <w:iCs/>
          <w:lang w:eastAsia="en-US"/>
        </w:rPr>
        <w:t>alessio replies to jinguo: yes we want to reinstate this bullet: I 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7E1219AF" w14:textId="77777777" w:rsidR="00B5606A" w:rsidRPr="00BC1FF9" w:rsidRDefault="00B5606A" w:rsidP="00B5606A">
      <w:pPr>
        <w:pStyle w:val="FP"/>
        <w:rPr>
          <w:i/>
          <w:iCs/>
          <w:lang w:eastAsia="en-US"/>
        </w:rPr>
      </w:pPr>
    </w:p>
    <w:p w14:paraId="17704710" w14:textId="77777777" w:rsidR="00B5606A" w:rsidRDefault="00B5606A" w:rsidP="00B5606A">
      <w:pPr>
        <w:pStyle w:val="FP"/>
        <w:rPr>
          <w:i/>
          <w:iCs/>
          <w:lang w:eastAsia="en-US"/>
        </w:rPr>
      </w:pPr>
      <w:r w:rsidRPr="00BC1FF9">
        <w:rPr>
          <w:i/>
          <w:iCs/>
          <w:lang w:eastAsia="en-US"/>
        </w:rPr>
        <w:t>==== Final Deadline ====</w:t>
      </w:r>
    </w:p>
    <w:p w14:paraId="4962E749" w14:textId="77777777" w:rsidR="00B5606A" w:rsidRPr="004C2DDB" w:rsidRDefault="00B5606A" w:rsidP="00B5606A">
      <w:pPr>
        <w:pStyle w:val="FP"/>
        <w:rPr>
          <w:i/>
          <w:iCs/>
          <w:lang w:eastAsia="en-US"/>
        </w:rPr>
      </w:pPr>
    </w:p>
    <w:p w14:paraId="724FB761" w14:textId="77777777" w:rsidR="00B5606A" w:rsidRPr="004C2DDB" w:rsidRDefault="00B5606A" w:rsidP="00B5606A">
      <w:pPr>
        <w:keepNext/>
        <w:rPr>
          <w:b/>
          <w:bCs/>
          <w:lang w:eastAsia="en-US"/>
        </w:rPr>
      </w:pPr>
      <w:r w:rsidRPr="004C2DDB">
        <w:rPr>
          <w:b/>
          <w:bCs/>
          <w:lang w:eastAsia="en-US"/>
        </w:rPr>
        <w:t>Discussion and conclusion:</w:t>
      </w:r>
    </w:p>
    <w:p w14:paraId="773AF899" w14:textId="67616EE4" w:rsidR="00B5606A" w:rsidRDefault="00B5606A" w:rsidP="00B5606A">
      <w:pPr>
        <w:rPr>
          <w:lang w:eastAsia="en-US"/>
        </w:rPr>
      </w:pPr>
      <w:r>
        <w:rPr>
          <w:lang w:eastAsia="en-US"/>
        </w:rPr>
        <w:t xml:space="preserve">r13 with an EN was proposed. </w:t>
      </w:r>
      <w:r w:rsidRPr="004C2DDB">
        <w:rPr>
          <w:color w:val="0000FF"/>
          <w:lang w:eastAsia="en-US"/>
        </w:rPr>
        <w:t>S2-220</w:t>
      </w:r>
      <w:r>
        <w:rPr>
          <w:color w:val="0000FF"/>
          <w:lang w:eastAsia="en-US"/>
        </w:rPr>
        <w:t>8871r13 + changes</w:t>
      </w:r>
      <w:r>
        <w:t xml:space="preserve"> was agreed and was revised to </w:t>
      </w:r>
      <w:r w:rsidRPr="00FD36F9">
        <w:rPr>
          <w:color w:val="0000FF"/>
        </w:rPr>
        <w:t>S2-220994</w:t>
      </w:r>
      <w:r>
        <w:rPr>
          <w:color w:val="0000FF"/>
        </w:rPr>
        <w:t>5</w:t>
      </w:r>
      <w:r>
        <w:t xml:space="preserve">, which was </w:t>
      </w:r>
      <w:r w:rsidRPr="00C3284B">
        <w:rPr>
          <w:color w:val="FF0000"/>
          <w:lang w:eastAsia="en-US"/>
        </w:rPr>
        <w:t>approved</w:t>
      </w:r>
      <w:r>
        <w:t>.</w:t>
      </w:r>
    </w:p>
    <w:p w14:paraId="3F0F3F1A" w14:textId="75AC26CE" w:rsidR="00CA70C2" w:rsidRDefault="00CA70C2" w:rsidP="000E3157">
      <w:pPr>
        <w:rPr>
          <w:lang w:eastAsia="en-US"/>
        </w:rPr>
      </w:pPr>
    </w:p>
    <w:p w14:paraId="5903DD27" w14:textId="77777777" w:rsidR="00EB47F3" w:rsidRDefault="00EB47F3" w:rsidP="00EB47F3">
      <w:pPr>
        <w:keepNext/>
        <w:pBdr>
          <w:top w:val="single" w:sz="4" w:space="1" w:color="auto"/>
        </w:pBdr>
        <w:rPr>
          <w:lang w:eastAsia="en-US"/>
        </w:rPr>
      </w:pPr>
      <w:r w:rsidRPr="004C2DDB">
        <w:rPr>
          <w:color w:val="0000FF"/>
          <w:lang w:eastAsia="en-US"/>
        </w:rPr>
        <w:t>S2-2208339</w:t>
      </w:r>
      <w:r>
        <w:rPr>
          <w:lang w:eastAsia="en-US"/>
        </w:rPr>
        <w:t xml:space="preserve"> (P-CR) KI#6, Evaluation Update and Conclusion. (Source: Ericsson)</w:t>
      </w:r>
    </w:p>
    <w:p w14:paraId="04480DF8" w14:textId="77777777" w:rsidR="00EB47F3" w:rsidRPr="004C2DDB" w:rsidRDefault="00EB47F3" w:rsidP="00EB47F3">
      <w:pPr>
        <w:pStyle w:val="FP"/>
        <w:rPr>
          <w:b/>
          <w:bCs/>
          <w:i/>
          <w:iCs/>
          <w:lang w:eastAsia="en-US"/>
        </w:rPr>
      </w:pPr>
      <w:r w:rsidRPr="004C2DDB">
        <w:rPr>
          <w:b/>
          <w:bCs/>
          <w:i/>
          <w:iCs/>
          <w:lang w:eastAsia="en-US"/>
        </w:rPr>
        <w:t>e-mail comments:</w:t>
      </w:r>
    </w:p>
    <w:p w14:paraId="5B4C8CAD" w14:textId="77777777" w:rsidR="00EB47F3" w:rsidRPr="00BC1FF9" w:rsidRDefault="00EB47F3" w:rsidP="00EB47F3">
      <w:pPr>
        <w:pStyle w:val="FP"/>
        <w:rPr>
          <w:i/>
          <w:iCs/>
          <w:lang w:eastAsia="en-US"/>
        </w:rPr>
      </w:pPr>
      <w:r w:rsidRPr="00BC1FF9">
        <w:rPr>
          <w:i/>
          <w:iCs/>
          <w:lang w:eastAsia="en-US"/>
        </w:rPr>
        <w:t>Robbie (Ericsson) provides r01.</w:t>
      </w:r>
    </w:p>
    <w:p w14:paraId="22BDC1C9" w14:textId="77777777" w:rsidR="00EB47F3" w:rsidRPr="00BC1FF9" w:rsidRDefault="00EB47F3" w:rsidP="00EB47F3">
      <w:pPr>
        <w:pStyle w:val="FP"/>
        <w:rPr>
          <w:i/>
          <w:iCs/>
          <w:lang w:eastAsia="en-US"/>
        </w:rPr>
      </w:pPr>
      <w:r w:rsidRPr="00BC1FF9">
        <w:rPr>
          <w:i/>
          <w:iCs/>
          <w:lang w:eastAsia="en-US"/>
        </w:rPr>
        <w:t>Haris(Qualcomm) provides r02</w:t>
      </w:r>
    </w:p>
    <w:p w14:paraId="64BFF5F0" w14:textId="77777777" w:rsidR="00EB47F3" w:rsidRPr="00BC1FF9" w:rsidRDefault="00EB47F3" w:rsidP="00EB47F3">
      <w:pPr>
        <w:pStyle w:val="FP"/>
        <w:rPr>
          <w:i/>
          <w:iCs/>
          <w:lang w:eastAsia="en-US"/>
        </w:rPr>
      </w:pPr>
      <w:r w:rsidRPr="00BC1FF9">
        <w:rPr>
          <w:i/>
          <w:iCs/>
          <w:lang w:eastAsia="en-US"/>
        </w:rPr>
        <w:t>Fenqin (Huawei) provides comment.</w:t>
      </w:r>
    </w:p>
    <w:p w14:paraId="334AE1B0" w14:textId="77777777" w:rsidR="00EB47F3" w:rsidRPr="00BC1FF9" w:rsidRDefault="00EB47F3" w:rsidP="00EB47F3">
      <w:pPr>
        <w:pStyle w:val="FP"/>
        <w:rPr>
          <w:i/>
          <w:iCs/>
          <w:lang w:eastAsia="en-US"/>
        </w:rPr>
      </w:pPr>
      <w:r w:rsidRPr="00BC1FF9">
        <w:rPr>
          <w:i/>
          <w:iCs/>
          <w:lang w:eastAsia="en-US"/>
        </w:rPr>
        <w:t>Haris(Qualcomm) responds</w:t>
      </w:r>
    </w:p>
    <w:p w14:paraId="5AC0ED2F" w14:textId="77777777" w:rsidR="00EB47F3" w:rsidRPr="00BC1FF9" w:rsidRDefault="00EB47F3" w:rsidP="00EB47F3">
      <w:pPr>
        <w:pStyle w:val="FP"/>
        <w:rPr>
          <w:i/>
          <w:iCs/>
          <w:lang w:eastAsia="en-US"/>
        </w:rPr>
      </w:pPr>
      <w:r w:rsidRPr="00BC1FF9">
        <w:rPr>
          <w:i/>
          <w:iCs/>
          <w:lang w:eastAsia="en-US"/>
        </w:rPr>
        <w:t>Xiaoyan (CATT) provides r03</w:t>
      </w:r>
    </w:p>
    <w:p w14:paraId="36581285" w14:textId="77777777" w:rsidR="00EB47F3" w:rsidRPr="00BC1FF9" w:rsidRDefault="00EB47F3" w:rsidP="00EB47F3">
      <w:pPr>
        <w:pStyle w:val="FP"/>
        <w:rPr>
          <w:i/>
          <w:iCs/>
          <w:lang w:eastAsia="en-US"/>
        </w:rPr>
      </w:pPr>
      <w:r w:rsidRPr="00BC1FF9">
        <w:rPr>
          <w:i/>
          <w:iCs/>
          <w:lang w:eastAsia="en-US"/>
        </w:rPr>
        <w:t>Robbie (Ericsson) supports Fenqin(Huawei) and raise concerns against r02, r03</w:t>
      </w:r>
    </w:p>
    <w:p w14:paraId="6BCB481D" w14:textId="77777777" w:rsidR="00EB47F3" w:rsidRPr="00BC1FF9" w:rsidRDefault="00EB47F3" w:rsidP="00EB47F3">
      <w:pPr>
        <w:pStyle w:val="FP"/>
        <w:rPr>
          <w:i/>
          <w:iCs/>
          <w:lang w:eastAsia="en-US"/>
        </w:rPr>
      </w:pPr>
      <w:r w:rsidRPr="00BC1FF9">
        <w:rPr>
          <w:i/>
          <w:iCs/>
          <w:lang w:eastAsia="en-US"/>
        </w:rPr>
        <w:t>Haris(Qualcomm) responds to Robbie (Ericsson)</w:t>
      </w:r>
    </w:p>
    <w:p w14:paraId="709A6B88" w14:textId="77777777" w:rsidR="00EB47F3" w:rsidRPr="00BC1FF9" w:rsidRDefault="00EB47F3" w:rsidP="00EB47F3">
      <w:pPr>
        <w:pStyle w:val="FP"/>
        <w:rPr>
          <w:i/>
          <w:iCs/>
          <w:lang w:eastAsia="en-US"/>
        </w:rPr>
      </w:pPr>
      <w:r w:rsidRPr="00BC1FF9">
        <w:rPr>
          <w:i/>
          <w:iCs/>
          <w:lang w:eastAsia="en-US"/>
        </w:rPr>
        <w:t>Thomas (Nokia) provides r04 and supports the concerns against r02, r03</w:t>
      </w:r>
    </w:p>
    <w:p w14:paraId="6F1C28EE" w14:textId="77777777" w:rsidR="00EB47F3" w:rsidRPr="00BC1FF9" w:rsidRDefault="00EB47F3" w:rsidP="00EB47F3">
      <w:pPr>
        <w:pStyle w:val="FP"/>
        <w:rPr>
          <w:i/>
          <w:iCs/>
          <w:lang w:eastAsia="en-US"/>
        </w:rPr>
      </w:pPr>
      <w:r w:rsidRPr="00BC1FF9">
        <w:rPr>
          <w:i/>
          <w:iCs/>
          <w:lang w:eastAsia="en-US"/>
        </w:rPr>
        <w:t>Robbie (Ericsson) replies to Haris(Qualcomm)</w:t>
      </w:r>
    </w:p>
    <w:p w14:paraId="265B1B4A" w14:textId="77777777" w:rsidR="00EB47F3" w:rsidRPr="00BC1FF9" w:rsidRDefault="00EB47F3" w:rsidP="00EB47F3">
      <w:pPr>
        <w:pStyle w:val="FP"/>
        <w:rPr>
          <w:i/>
          <w:iCs/>
          <w:lang w:eastAsia="en-US"/>
        </w:rPr>
      </w:pPr>
      <w:r w:rsidRPr="00BC1FF9">
        <w:rPr>
          <w:i/>
          <w:iCs/>
          <w:lang w:eastAsia="en-US"/>
        </w:rPr>
        <w:t>Haris(Qualcomm) comments that without explicit acknowledgment from SA2 that this scenario is possible SA6 cannot do the job</w:t>
      </w:r>
    </w:p>
    <w:p w14:paraId="10329DDC" w14:textId="77777777" w:rsidR="00EB47F3" w:rsidRPr="00BC1FF9" w:rsidRDefault="00EB47F3" w:rsidP="00EB47F3">
      <w:pPr>
        <w:pStyle w:val="FP"/>
        <w:rPr>
          <w:i/>
          <w:iCs/>
          <w:lang w:eastAsia="en-US"/>
        </w:rPr>
      </w:pPr>
      <w:r w:rsidRPr="00BC1FF9">
        <w:rPr>
          <w:i/>
          <w:iCs/>
          <w:lang w:eastAsia="en-US"/>
        </w:rPr>
        <w:t>Robbie(Ericsson) comments that SA6 can utilize both MBS broadcast and MBS multicast without further standardization in SA2</w:t>
      </w:r>
    </w:p>
    <w:p w14:paraId="00DEA857" w14:textId="77777777" w:rsidR="00EB47F3" w:rsidRPr="00BC1FF9" w:rsidRDefault="00EB47F3" w:rsidP="00EB47F3">
      <w:pPr>
        <w:pStyle w:val="FP"/>
        <w:rPr>
          <w:i/>
          <w:iCs/>
          <w:lang w:eastAsia="en-US"/>
        </w:rPr>
      </w:pPr>
      <w:r w:rsidRPr="00BC1FF9">
        <w:rPr>
          <w:i/>
          <w:iCs/>
          <w:lang w:eastAsia="en-US"/>
        </w:rPr>
        <w:t>Fenqin (Huawei) share the same view as Robbie</w:t>
      </w:r>
    </w:p>
    <w:p w14:paraId="78ECB38B" w14:textId="77777777" w:rsidR="00EB47F3" w:rsidRPr="00BC1FF9" w:rsidRDefault="00EB47F3" w:rsidP="00EB47F3">
      <w:pPr>
        <w:pStyle w:val="FP"/>
        <w:rPr>
          <w:i/>
          <w:iCs/>
          <w:lang w:eastAsia="en-US"/>
        </w:rPr>
      </w:pPr>
      <w:r w:rsidRPr="00BC1FF9">
        <w:rPr>
          <w:i/>
          <w:iCs/>
          <w:lang w:eastAsia="en-US"/>
        </w:rPr>
        <w:t>Haris(Qualcomm) provides r05</w:t>
      </w:r>
    </w:p>
    <w:p w14:paraId="2BB0E691" w14:textId="77777777" w:rsidR="00EB47F3" w:rsidRPr="00BC1FF9" w:rsidRDefault="00EB47F3" w:rsidP="00EB47F3">
      <w:pPr>
        <w:pStyle w:val="FP"/>
        <w:rPr>
          <w:i/>
          <w:iCs/>
          <w:lang w:eastAsia="en-US"/>
        </w:rPr>
      </w:pPr>
      <w:r w:rsidRPr="00BC1FF9">
        <w:rPr>
          <w:i/>
          <w:iCs/>
          <w:lang w:eastAsia="en-US"/>
        </w:rPr>
        <w:t>Fenqin (Huawei) provides r06</w:t>
      </w:r>
    </w:p>
    <w:p w14:paraId="3C8A0C7D" w14:textId="77777777" w:rsidR="00EB47F3" w:rsidRPr="00BC1FF9" w:rsidRDefault="00EB47F3" w:rsidP="00EB47F3">
      <w:pPr>
        <w:pStyle w:val="FP"/>
        <w:rPr>
          <w:i/>
          <w:iCs/>
          <w:lang w:eastAsia="en-US"/>
        </w:rPr>
      </w:pPr>
      <w:r w:rsidRPr="00BC1FF9">
        <w:rPr>
          <w:i/>
          <w:iCs/>
          <w:lang w:eastAsia="en-US"/>
        </w:rPr>
        <w:t>Robbie (Ericsson) provides r07</w:t>
      </w:r>
    </w:p>
    <w:p w14:paraId="170DD9A6" w14:textId="77777777" w:rsidR="00EB47F3" w:rsidRPr="00BC1FF9" w:rsidRDefault="00EB47F3" w:rsidP="00EB47F3">
      <w:pPr>
        <w:pStyle w:val="FP"/>
        <w:rPr>
          <w:i/>
          <w:iCs/>
          <w:lang w:eastAsia="en-US"/>
        </w:rPr>
      </w:pPr>
      <w:r w:rsidRPr="00BC1FF9">
        <w:rPr>
          <w:i/>
          <w:iCs/>
          <w:lang w:eastAsia="en-US"/>
        </w:rPr>
        <w:t>Haris(Qualcomm) indicates that neither r06 or r07 are acceptable</w:t>
      </w:r>
    </w:p>
    <w:p w14:paraId="09637EAA" w14:textId="77777777" w:rsidR="00EB47F3" w:rsidRPr="00BC1FF9" w:rsidRDefault="00EB47F3" w:rsidP="00EB47F3">
      <w:pPr>
        <w:pStyle w:val="FP"/>
        <w:rPr>
          <w:i/>
          <w:iCs/>
          <w:lang w:eastAsia="en-US"/>
        </w:rPr>
      </w:pPr>
      <w:r w:rsidRPr="00BC1FF9">
        <w:rPr>
          <w:i/>
          <w:iCs/>
          <w:lang w:eastAsia="en-US"/>
        </w:rPr>
        <w:t>Robbie (Ericsson) provides r08</w:t>
      </w:r>
    </w:p>
    <w:p w14:paraId="48FEEC91" w14:textId="77777777" w:rsidR="00EB47F3" w:rsidRPr="00BC1FF9" w:rsidRDefault="00EB47F3" w:rsidP="00EB47F3">
      <w:pPr>
        <w:pStyle w:val="FP"/>
        <w:rPr>
          <w:i/>
          <w:iCs/>
          <w:lang w:eastAsia="en-US"/>
        </w:rPr>
      </w:pPr>
      <w:r w:rsidRPr="00BC1FF9">
        <w:rPr>
          <w:i/>
          <w:iCs/>
          <w:lang w:eastAsia="en-US"/>
        </w:rPr>
        <w:t>==== Revisions Deadline ====</w:t>
      </w:r>
    </w:p>
    <w:p w14:paraId="76C641FA" w14:textId="77777777" w:rsidR="00EB47F3" w:rsidRPr="00BC1FF9" w:rsidRDefault="00EB47F3" w:rsidP="00EB47F3">
      <w:pPr>
        <w:pStyle w:val="FP"/>
        <w:rPr>
          <w:i/>
          <w:iCs/>
          <w:lang w:eastAsia="en-US"/>
        </w:rPr>
      </w:pPr>
      <w:r w:rsidRPr="00BC1FF9">
        <w:rPr>
          <w:i/>
          <w:iCs/>
          <w:lang w:eastAsia="en-US"/>
        </w:rPr>
        <w:t>Thomas (Nokia) objects against r07 and r08</w:t>
      </w:r>
    </w:p>
    <w:p w14:paraId="2EDE02B7" w14:textId="77777777" w:rsidR="00EB47F3" w:rsidRPr="00BC1FF9" w:rsidRDefault="00EB47F3" w:rsidP="00EB47F3">
      <w:pPr>
        <w:pStyle w:val="FP"/>
        <w:rPr>
          <w:i/>
          <w:iCs/>
          <w:lang w:eastAsia="en-US"/>
        </w:rPr>
      </w:pPr>
      <w:r w:rsidRPr="00BC1FF9">
        <w:rPr>
          <w:i/>
          <w:iCs/>
          <w:lang w:eastAsia="en-US"/>
        </w:rPr>
        <w:t>Robbie (Ericsson) asks Thomas (Nokia) to explain why the evaluation of not relevant KIs need to be recorded in this KI</w:t>
      </w:r>
    </w:p>
    <w:p w14:paraId="161AF9BB" w14:textId="77777777" w:rsidR="00EB47F3" w:rsidRPr="00BC1FF9" w:rsidRDefault="00EB47F3" w:rsidP="00EB47F3">
      <w:pPr>
        <w:pStyle w:val="FP"/>
        <w:rPr>
          <w:i/>
          <w:iCs/>
          <w:lang w:eastAsia="en-US"/>
        </w:rPr>
      </w:pPr>
      <w:r w:rsidRPr="00BC1FF9">
        <w:rPr>
          <w:i/>
          <w:iCs/>
          <w:lang w:eastAsia="en-US"/>
        </w:rPr>
        <w:t>Tao(VC) further check whether r05 agreeable or not</w:t>
      </w:r>
    </w:p>
    <w:p w14:paraId="23EB26D8" w14:textId="77777777" w:rsidR="00EB47F3" w:rsidRPr="00BC1FF9" w:rsidRDefault="00EB47F3" w:rsidP="00EB47F3">
      <w:pPr>
        <w:pStyle w:val="FP"/>
        <w:rPr>
          <w:i/>
          <w:iCs/>
          <w:lang w:eastAsia="en-US"/>
        </w:rPr>
      </w:pPr>
      <w:r w:rsidRPr="00BC1FF9">
        <w:rPr>
          <w:i/>
          <w:iCs/>
          <w:lang w:eastAsia="en-US"/>
        </w:rPr>
        <w:t>Robbie(Ericsson) asks Thomas (Nokia) to withdraw his objection on r08</w:t>
      </w:r>
    </w:p>
    <w:p w14:paraId="0F3DF0E2" w14:textId="77777777" w:rsidR="00EB47F3" w:rsidRPr="00BC1FF9" w:rsidRDefault="00EB47F3" w:rsidP="00EB47F3">
      <w:pPr>
        <w:pStyle w:val="FP"/>
        <w:rPr>
          <w:i/>
          <w:iCs/>
          <w:lang w:eastAsia="en-US"/>
        </w:rPr>
      </w:pPr>
      <w:r w:rsidRPr="00BC1FF9">
        <w:rPr>
          <w:i/>
          <w:iCs/>
          <w:lang w:eastAsia="en-US"/>
        </w:rPr>
        <w:t>Fenqin (Huawei) is ok with r05 or r08. The NOTE should not impact the KI#6 conclusion.</w:t>
      </w:r>
    </w:p>
    <w:p w14:paraId="564EBB5B" w14:textId="77777777" w:rsidR="00EB47F3" w:rsidRPr="00BC1FF9" w:rsidRDefault="00EB47F3" w:rsidP="00EB47F3">
      <w:pPr>
        <w:pStyle w:val="FP"/>
        <w:rPr>
          <w:i/>
          <w:iCs/>
          <w:lang w:eastAsia="en-US"/>
        </w:rPr>
      </w:pPr>
      <w:r w:rsidRPr="00BC1FF9">
        <w:rPr>
          <w:i/>
          <w:iCs/>
          <w:lang w:eastAsia="en-US"/>
        </w:rPr>
        <w:t>Thomas(Nokia) can agree r04 and r06. Object to other revisions.</w:t>
      </w:r>
    </w:p>
    <w:p w14:paraId="2576872C" w14:textId="77777777" w:rsidR="00EB47F3" w:rsidRPr="00BC1FF9" w:rsidRDefault="00EB47F3" w:rsidP="00EB47F3">
      <w:pPr>
        <w:pStyle w:val="FP"/>
        <w:rPr>
          <w:i/>
          <w:iCs/>
          <w:lang w:eastAsia="en-US"/>
        </w:rPr>
      </w:pPr>
      <w:r w:rsidRPr="00BC1FF9">
        <w:rPr>
          <w:i/>
          <w:iCs/>
          <w:lang w:eastAsia="en-US"/>
        </w:rPr>
        <w:t>suggest agreeing r06 + remove 'simultaneously '</w:t>
      </w:r>
    </w:p>
    <w:p w14:paraId="4F2C7927" w14:textId="77777777" w:rsidR="00EB47F3" w:rsidRPr="00BC1FF9" w:rsidRDefault="00EB47F3" w:rsidP="00EB47F3">
      <w:pPr>
        <w:pStyle w:val="FP"/>
        <w:rPr>
          <w:i/>
          <w:iCs/>
          <w:lang w:eastAsia="en-US"/>
        </w:rPr>
      </w:pPr>
      <w:r w:rsidRPr="00BC1FF9">
        <w:rPr>
          <w:i/>
          <w:iCs/>
          <w:lang w:eastAsia="en-US"/>
        </w:rPr>
        <w:t>Haris(Qualcomm) is ok with r08 or r05. Objects to other revisions.</w:t>
      </w:r>
    </w:p>
    <w:p w14:paraId="7830A2A8" w14:textId="77777777" w:rsidR="00EB47F3" w:rsidRPr="00BC1FF9" w:rsidRDefault="00EB47F3" w:rsidP="00EB47F3">
      <w:pPr>
        <w:pStyle w:val="FP"/>
        <w:rPr>
          <w:i/>
          <w:iCs/>
          <w:lang w:eastAsia="en-US"/>
        </w:rPr>
      </w:pPr>
      <w:r w:rsidRPr="00BC1FF9">
        <w:rPr>
          <w:i/>
          <w:iCs/>
          <w:lang w:eastAsia="en-US"/>
        </w:rPr>
        <w:t>Robbie (Ericsson) accepts r08, r07, r01 and objects to other revisions.</w:t>
      </w:r>
    </w:p>
    <w:p w14:paraId="7CDD10E5" w14:textId="77777777" w:rsidR="00EB47F3" w:rsidRPr="00BC1FF9" w:rsidRDefault="00EB47F3" w:rsidP="00EB47F3">
      <w:pPr>
        <w:pStyle w:val="FP"/>
        <w:rPr>
          <w:i/>
          <w:iCs/>
          <w:lang w:eastAsia="en-US"/>
        </w:rPr>
      </w:pPr>
      <w:r w:rsidRPr="00BC1FF9">
        <w:rPr>
          <w:i/>
          <w:iCs/>
          <w:lang w:eastAsia="en-US"/>
        </w:rPr>
        <w:t>LiMeng (Huawei) asks if the following can be acceptable.</w:t>
      </w:r>
    </w:p>
    <w:p w14:paraId="47DE29C9" w14:textId="77777777" w:rsidR="00EB47F3" w:rsidRPr="00BC1FF9" w:rsidRDefault="00EB47F3" w:rsidP="00EB47F3">
      <w:pPr>
        <w:pStyle w:val="FP"/>
        <w:rPr>
          <w:i/>
          <w:iCs/>
          <w:lang w:eastAsia="en-US"/>
        </w:rPr>
      </w:pPr>
      <w:r w:rsidRPr="00BC1FF9">
        <w:rPr>
          <w:i/>
          <w:iCs/>
          <w:lang w:eastAsia="en-US"/>
        </w:rPr>
        <w:lastRenderedPageBreak/>
        <w:t>Robbie (Ericsson) agrees with the suggestion from LiMeng (Huawei).</w:t>
      </w:r>
    </w:p>
    <w:p w14:paraId="30F5E2F4" w14:textId="77777777" w:rsidR="00EB47F3" w:rsidRPr="00BC1FF9" w:rsidRDefault="00EB47F3" w:rsidP="00EB47F3">
      <w:pPr>
        <w:pStyle w:val="FP"/>
        <w:rPr>
          <w:i/>
          <w:iCs/>
          <w:lang w:eastAsia="en-US"/>
        </w:rPr>
      </w:pPr>
      <w:r w:rsidRPr="00BC1FF9">
        <w:rPr>
          <w:i/>
          <w:iCs/>
          <w:lang w:eastAsia="en-US"/>
        </w:rPr>
        <w:t>Thomas(Nokia) has concerns with the proposals of LiMeng</w:t>
      </w:r>
    </w:p>
    <w:p w14:paraId="641089CC" w14:textId="77777777" w:rsidR="00EB47F3" w:rsidRPr="00BC1FF9" w:rsidRDefault="00EB47F3" w:rsidP="00EB47F3">
      <w:pPr>
        <w:pStyle w:val="FP"/>
        <w:rPr>
          <w:i/>
          <w:iCs/>
          <w:lang w:eastAsia="en-US"/>
        </w:rPr>
      </w:pPr>
      <w:r w:rsidRPr="00BC1FF9">
        <w:rPr>
          <w:i/>
          <w:iCs/>
          <w:lang w:eastAsia="en-US"/>
        </w:rPr>
        <w:t>LiMeng (Huawei) proposes the way forward.</w:t>
      </w:r>
    </w:p>
    <w:p w14:paraId="69834B2C" w14:textId="77777777" w:rsidR="00EB47F3" w:rsidRPr="00BC1FF9" w:rsidRDefault="00EB47F3" w:rsidP="00EB47F3">
      <w:pPr>
        <w:pStyle w:val="FP"/>
        <w:rPr>
          <w:i/>
          <w:iCs/>
          <w:lang w:eastAsia="en-US"/>
        </w:rPr>
      </w:pPr>
      <w:r w:rsidRPr="00BC1FF9">
        <w:rPr>
          <w:i/>
          <w:iCs/>
          <w:lang w:eastAsia="en-US"/>
        </w:rPr>
        <w:t>==== Final Deadline ====</w:t>
      </w:r>
    </w:p>
    <w:p w14:paraId="6CE7BEAF" w14:textId="77777777" w:rsidR="00EB47F3" w:rsidRPr="00BC1FF9" w:rsidRDefault="00EB47F3" w:rsidP="00EB47F3">
      <w:pPr>
        <w:pStyle w:val="FP"/>
        <w:rPr>
          <w:i/>
          <w:iCs/>
          <w:lang w:eastAsia="en-US"/>
        </w:rPr>
      </w:pPr>
      <w:r w:rsidRPr="00BC1FF9">
        <w:rPr>
          <w:i/>
          <w:iCs/>
          <w:lang w:eastAsia="en-US"/>
        </w:rPr>
        <w:t>Haris(Qualcomm) is ok with the WF proposal from LiMeng</w:t>
      </w:r>
    </w:p>
    <w:p w14:paraId="118B2867" w14:textId="77777777" w:rsidR="00EB47F3" w:rsidRDefault="00EB47F3" w:rsidP="00EB47F3">
      <w:pPr>
        <w:pStyle w:val="FP"/>
        <w:rPr>
          <w:i/>
          <w:iCs/>
          <w:lang w:eastAsia="en-US"/>
        </w:rPr>
      </w:pPr>
      <w:r w:rsidRPr="00BC1FF9">
        <w:rPr>
          <w:i/>
          <w:iCs/>
          <w:lang w:eastAsia="en-US"/>
        </w:rPr>
        <w:t>Robbie(Ericsson) is ok with the WF proposal from LiMeng</w:t>
      </w:r>
    </w:p>
    <w:p w14:paraId="2299AF64" w14:textId="77777777" w:rsidR="00EB47F3" w:rsidRPr="004C2DDB" w:rsidRDefault="00EB47F3" w:rsidP="00EB47F3">
      <w:pPr>
        <w:pStyle w:val="FP"/>
        <w:rPr>
          <w:i/>
          <w:iCs/>
          <w:lang w:eastAsia="en-US"/>
        </w:rPr>
      </w:pPr>
    </w:p>
    <w:p w14:paraId="7CEA5D1A" w14:textId="77777777" w:rsidR="00EB47F3" w:rsidRPr="004C2DDB" w:rsidRDefault="00EB47F3" w:rsidP="00EB47F3">
      <w:pPr>
        <w:keepNext/>
        <w:rPr>
          <w:b/>
          <w:bCs/>
          <w:lang w:eastAsia="en-US"/>
        </w:rPr>
      </w:pPr>
      <w:r w:rsidRPr="004C2DDB">
        <w:rPr>
          <w:b/>
          <w:bCs/>
          <w:lang w:eastAsia="en-US"/>
        </w:rPr>
        <w:t>Discussion and conclusion:</w:t>
      </w:r>
    </w:p>
    <w:p w14:paraId="46029D1D" w14:textId="353D7694" w:rsidR="00EB47F3" w:rsidRDefault="00EB47F3" w:rsidP="00EB47F3">
      <w:pPr>
        <w:rPr>
          <w:lang w:eastAsia="en-US"/>
        </w:rPr>
      </w:pPr>
      <w:r>
        <w:rPr>
          <w:lang w:eastAsia="en-US"/>
        </w:rPr>
        <w:t>There was no consensus and it was hoped to have a way forward after discussions on Monday.</w:t>
      </w:r>
    </w:p>
    <w:p w14:paraId="073F7DF6" w14:textId="77777777" w:rsidR="00EB47F3" w:rsidRPr="00CA70C2" w:rsidRDefault="00EB47F3" w:rsidP="00EB47F3">
      <w:pPr>
        <w:rPr>
          <w:b/>
          <w:bCs/>
          <w:lang w:eastAsia="en-US"/>
        </w:rPr>
      </w:pPr>
      <w:r w:rsidRPr="00CA70C2">
        <w:rPr>
          <w:b/>
          <w:bCs/>
          <w:lang w:eastAsia="en-US"/>
        </w:rPr>
        <w:t>This was postponed to CC#4.</w:t>
      </w:r>
    </w:p>
    <w:p w14:paraId="6859998E" w14:textId="5064CC01" w:rsidR="00B83AE6" w:rsidRDefault="00B83AE6" w:rsidP="000E3157">
      <w:pPr>
        <w:rPr>
          <w:lang w:eastAsia="en-US"/>
        </w:rPr>
      </w:pPr>
    </w:p>
    <w:p w14:paraId="7D93F407" w14:textId="77777777" w:rsidR="00EB47F3" w:rsidRDefault="00EB47F3" w:rsidP="00EB47F3">
      <w:pPr>
        <w:keepNext/>
        <w:pBdr>
          <w:top w:val="single" w:sz="4" w:space="1" w:color="auto"/>
        </w:pBdr>
        <w:rPr>
          <w:lang w:eastAsia="en-US"/>
        </w:rPr>
      </w:pPr>
      <w:r w:rsidRPr="004C2DDB">
        <w:rPr>
          <w:color w:val="0000FF"/>
          <w:lang w:eastAsia="en-US"/>
        </w:rPr>
        <w:t>S2-2208346</w:t>
      </w:r>
      <w:r>
        <w:rPr>
          <w:lang w:eastAsia="en-US"/>
        </w:rPr>
        <w:t xml:space="preserve"> (P-CR) KI#2, Evaluation and Conclusions. (Source: Ericsson)</w:t>
      </w:r>
    </w:p>
    <w:p w14:paraId="3005AE6C" w14:textId="77777777" w:rsidR="00EB47F3" w:rsidRPr="004C2DDB" w:rsidRDefault="00EB47F3" w:rsidP="00EB47F3">
      <w:pPr>
        <w:pStyle w:val="FP"/>
        <w:rPr>
          <w:b/>
          <w:bCs/>
          <w:i/>
          <w:iCs/>
          <w:lang w:eastAsia="en-US"/>
        </w:rPr>
      </w:pPr>
      <w:r w:rsidRPr="004C2DDB">
        <w:rPr>
          <w:b/>
          <w:bCs/>
          <w:i/>
          <w:iCs/>
          <w:lang w:eastAsia="en-US"/>
        </w:rPr>
        <w:t>e-mail comments:</w:t>
      </w:r>
    </w:p>
    <w:p w14:paraId="65014511" w14:textId="77777777" w:rsidR="00EB47F3" w:rsidRPr="00BC1FF9" w:rsidRDefault="00EB47F3" w:rsidP="00EB47F3">
      <w:pPr>
        <w:pStyle w:val="FP"/>
        <w:rPr>
          <w:i/>
          <w:iCs/>
          <w:lang w:eastAsia="en-US"/>
        </w:rPr>
      </w:pPr>
      <w:r w:rsidRPr="00BC1FF9">
        <w:rPr>
          <w:i/>
          <w:iCs/>
          <w:lang w:eastAsia="en-US"/>
        </w:rPr>
        <w:t>Changhong (Intel) proposes to use this paper as baseline for UE reporting information during PDU Session Establishment and out of PDU Session.</w:t>
      </w:r>
    </w:p>
    <w:p w14:paraId="7CC3833A" w14:textId="77777777" w:rsidR="00EB47F3" w:rsidRPr="00BC1FF9" w:rsidRDefault="00EB47F3" w:rsidP="00EB47F3">
      <w:pPr>
        <w:pStyle w:val="FP"/>
        <w:rPr>
          <w:i/>
          <w:iCs/>
          <w:lang w:eastAsia="en-US"/>
        </w:rPr>
      </w:pPr>
      <w:r w:rsidRPr="00BC1FF9">
        <w:rPr>
          <w:i/>
          <w:iCs/>
          <w:lang w:eastAsia="en-US"/>
        </w:rPr>
        <w:t>Josep (DT) comments, provides r01, supports this compromise approach, co-signs.</w:t>
      </w:r>
    </w:p>
    <w:p w14:paraId="738E310B" w14:textId="77777777" w:rsidR="00EB47F3" w:rsidRPr="00BC1FF9" w:rsidRDefault="00EB47F3" w:rsidP="00EB47F3">
      <w:pPr>
        <w:pStyle w:val="FP"/>
        <w:rPr>
          <w:i/>
          <w:iCs/>
          <w:lang w:eastAsia="en-US"/>
        </w:rPr>
      </w:pPr>
      <w:r w:rsidRPr="00BC1FF9">
        <w:rPr>
          <w:i/>
          <w:iCs/>
          <w:lang w:eastAsia="en-US"/>
        </w:rPr>
        <w:t>Hong (Qualcomm) provide r02.</w:t>
      </w:r>
    </w:p>
    <w:p w14:paraId="30FC5F45" w14:textId="77777777" w:rsidR="00EB47F3" w:rsidRPr="00BC1FF9" w:rsidRDefault="00EB47F3" w:rsidP="00EB47F3">
      <w:pPr>
        <w:pStyle w:val="FP"/>
        <w:rPr>
          <w:i/>
          <w:iCs/>
          <w:lang w:eastAsia="en-US"/>
        </w:rPr>
      </w:pPr>
      <w:r w:rsidRPr="00BC1FF9">
        <w:rPr>
          <w:i/>
          <w:iCs/>
          <w:lang w:eastAsia="en-US"/>
        </w:rPr>
        <w:t>Yang (OPPO) comments to r02.</w:t>
      </w:r>
    </w:p>
    <w:p w14:paraId="5CDF9FAC" w14:textId="77777777" w:rsidR="00EB47F3" w:rsidRPr="00BC1FF9" w:rsidRDefault="00EB47F3" w:rsidP="00EB47F3">
      <w:pPr>
        <w:pStyle w:val="FP"/>
        <w:rPr>
          <w:i/>
          <w:iCs/>
          <w:lang w:eastAsia="en-US"/>
        </w:rPr>
      </w:pPr>
      <w:r w:rsidRPr="00BC1FF9">
        <w:rPr>
          <w:i/>
          <w:iCs/>
          <w:lang w:eastAsia="en-US"/>
        </w:rPr>
        <w:t>Huazhang (vivo) answer a question about APP ID? Is the APP ID is the application on UE that identified, or the application identifier (APP ID)?</w:t>
      </w:r>
    </w:p>
    <w:p w14:paraId="09FD7FE0" w14:textId="77777777" w:rsidR="00EB47F3" w:rsidRPr="00BC1FF9" w:rsidRDefault="00EB47F3" w:rsidP="00EB47F3">
      <w:pPr>
        <w:pStyle w:val="FP"/>
        <w:rPr>
          <w:i/>
          <w:iCs/>
          <w:lang w:eastAsia="en-US"/>
        </w:rPr>
      </w:pPr>
      <w:r w:rsidRPr="00BC1FF9">
        <w:rPr>
          <w:i/>
          <w:iCs/>
          <w:lang w:eastAsia="en-US"/>
        </w:rPr>
        <w:t>Hong (Qualcomm) replies to Huazhang, and Yang.</w:t>
      </w:r>
    </w:p>
    <w:p w14:paraId="5D1F678D" w14:textId="77777777" w:rsidR="00EB47F3" w:rsidRPr="00BC1FF9" w:rsidRDefault="00EB47F3" w:rsidP="00EB47F3">
      <w:pPr>
        <w:pStyle w:val="FP"/>
        <w:rPr>
          <w:i/>
          <w:iCs/>
          <w:lang w:eastAsia="en-US"/>
        </w:rPr>
      </w:pPr>
      <w:r w:rsidRPr="00BC1FF9">
        <w:rPr>
          <w:i/>
          <w:iCs/>
          <w:lang w:eastAsia="en-US"/>
        </w:rPr>
        <w:t>Krisztian (Apple) cannot accept r02, r01 or r00 (and other revisions) that describe the UE reporting an App ID in PDU Session Establishment or Modification.</w:t>
      </w:r>
    </w:p>
    <w:p w14:paraId="18D46863" w14:textId="77777777" w:rsidR="00EB47F3" w:rsidRPr="00BC1FF9" w:rsidRDefault="00EB47F3" w:rsidP="00EB47F3">
      <w:pPr>
        <w:pStyle w:val="FP"/>
        <w:rPr>
          <w:i/>
          <w:iCs/>
          <w:lang w:eastAsia="en-US"/>
        </w:rPr>
      </w:pPr>
      <w:r w:rsidRPr="00BC1FF9">
        <w:rPr>
          <w:i/>
          <w:iCs/>
          <w:lang w:eastAsia="en-US"/>
        </w:rPr>
        <w:t>Josep (DT) comments, provides r03.</w:t>
      </w:r>
    </w:p>
    <w:p w14:paraId="27B5617A" w14:textId="77777777" w:rsidR="00EB47F3" w:rsidRPr="00BC1FF9" w:rsidRDefault="00EB47F3" w:rsidP="00EB47F3">
      <w:pPr>
        <w:pStyle w:val="FP"/>
        <w:rPr>
          <w:i/>
          <w:iCs/>
          <w:lang w:eastAsia="en-US"/>
        </w:rPr>
      </w:pPr>
      <w:r w:rsidRPr="00BC1FF9">
        <w:rPr>
          <w:i/>
          <w:iCs/>
          <w:lang w:eastAsia="en-US"/>
        </w:rPr>
        <w:t>Haiyang (Huawei) comments.</w:t>
      </w:r>
    </w:p>
    <w:p w14:paraId="7469520B" w14:textId="77777777" w:rsidR="00EB47F3" w:rsidRPr="00BC1FF9" w:rsidRDefault="00EB47F3" w:rsidP="00EB47F3">
      <w:pPr>
        <w:pStyle w:val="FP"/>
        <w:rPr>
          <w:i/>
          <w:iCs/>
          <w:lang w:eastAsia="en-US"/>
        </w:rPr>
      </w:pPr>
      <w:r w:rsidRPr="00BC1FF9">
        <w:rPr>
          <w:i/>
          <w:iCs/>
          <w:lang w:eastAsia="en-US"/>
        </w:rPr>
        <w:t>Belen (Ericsson) replies to questions from vivo and comments</w:t>
      </w:r>
    </w:p>
    <w:p w14:paraId="077D7034" w14:textId="77777777" w:rsidR="00EB47F3" w:rsidRPr="00BC1FF9" w:rsidRDefault="00EB47F3" w:rsidP="00EB47F3">
      <w:pPr>
        <w:pStyle w:val="FP"/>
        <w:rPr>
          <w:i/>
          <w:iCs/>
          <w:lang w:eastAsia="en-US"/>
        </w:rPr>
      </w:pPr>
      <w:r w:rsidRPr="00BC1FF9">
        <w:rPr>
          <w:i/>
          <w:iCs/>
          <w:lang w:eastAsia="en-US"/>
        </w:rPr>
        <w:t>Iskren (NEC) comments</w:t>
      </w:r>
    </w:p>
    <w:p w14:paraId="72462645" w14:textId="77777777" w:rsidR="00EB47F3" w:rsidRPr="00BC1FF9" w:rsidRDefault="00EB47F3" w:rsidP="00EB47F3">
      <w:pPr>
        <w:pStyle w:val="FP"/>
        <w:rPr>
          <w:i/>
          <w:iCs/>
          <w:lang w:eastAsia="en-US"/>
        </w:rPr>
      </w:pPr>
      <w:r w:rsidRPr="00BC1FF9">
        <w:rPr>
          <w:i/>
          <w:iCs/>
          <w:lang w:eastAsia="en-US"/>
        </w:rPr>
        <w:t>Josep (DT) comments, provides r04.</w:t>
      </w:r>
    </w:p>
    <w:p w14:paraId="08372BCB" w14:textId="77777777" w:rsidR="00EB47F3" w:rsidRPr="00BC1FF9" w:rsidRDefault="00EB47F3" w:rsidP="00EB47F3">
      <w:pPr>
        <w:pStyle w:val="FP"/>
        <w:rPr>
          <w:i/>
          <w:iCs/>
          <w:lang w:eastAsia="en-US"/>
        </w:rPr>
      </w:pPr>
      <w:r w:rsidRPr="00BC1FF9">
        <w:rPr>
          <w:i/>
          <w:iCs/>
          <w:lang w:eastAsia="en-US"/>
        </w:rPr>
        <w:t>Hong (Qualcomm) comments, provides r05.</w:t>
      </w:r>
    </w:p>
    <w:p w14:paraId="4797AEA3" w14:textId="77777777" w:rsidR="00EB47F3" w:rsidRPr="00BC1FF9" w:rsidRDefault="00EB47F3" w:rsidP="00EB47F3">
      <w:pPr>
        <w:pStyle w:val="FP"/>
        <w:rPr>
          <w:i/>
          <w:iCs/>
          <w:lang w:eastAsia="en-US"/>
        </w:rPr>
      </w:pPr>
      <w:r w:rsidRPr="00BC1FF9">
        <w:rPr>
          <w:i/>
          <w:iCs/>
          <w:lang w:eastAsia="en-US"/>
        </w:rPr>
        <w:t>Krisztian (Apple) provides r06. We can only accept r06.</w:t>
      </w:r>
    </w:p>
    <w:p w14:paraId="21137D48" w14:textId="77777777" w:rsidR="00EB47F3" w:rsidRPr="00BC1FF9" w:rsidRDefault="00EB47F3" w:rsidP="00EB47F3">
      <w:pPr>
        <w:pStyle w:val="FP"/>
        <w:rPr>
          <w:i/>
          <w:iCs/>
          <w:lang w:eastAsia="en-US"/>
        </w:rPr>
      </w:pPr>
      <w:r w:rsidRPr="00BC1FF9">
        <w:rPr>
          <w:i/>
          <w:iCs/>
          <w:lang w:eastAsia="en-US"/>
        </w:rPr>
        <w:t>Josep (DT) comments, provides r07, would like to provide Rapporteur outline for possible SoH.</w:t>
      </w:r>
    </w:p>
    <w:p w14:paraId="03B9F360" w14:textId="77777777" w:rsidR="00EB47F3" w:rsidRPr="00BC1FF9" w:rsidRDefault="00EB47F3" w:rsidP="00EB47F3">
      <w:pPr>
        <w:pStyle w:val="FP"/>
        <w:rPr>
          <w:i/>
          <w:iCs/>
          <w:lang w:eastAsia="en-US"/>
        </w:rPr>
      </w:pPr>
      <w:r w:rsidRPr="00BC1FF9">
        <w:rPr>
          <w:i/>
          <w:iCs/>
          <w:lang w:eastAsia="en-US"/>
        </w:rPr>
        <w:t>Pallab (Nokia) provides views. Can only accept r06</w:t>
      </w:r>
    </w:p>
    <w:p w14:paraId="0FBA508B" w14:textId="77777777" w:rsidR="00EB47F3" w:rsidRPr="00BC1FF9" w:rsidRDefault="00EB47F3" w:rsidP="00EB47F3">
      <w:pPr>
        <w:pStyle w:val="FP"/>
        <w:rPr>
          <w:i/>
          <w:iCs/>
          <w:lang w:eastAsia="en-US"/>
        </w:rPr>
      </w:pPr>
      <w:r w:rsidRPr="00BC1FF9">
        <w:rPr>
          <w:i/>
          <w:iCs/>
          <w:lang w:eastAsia="en-US"/>
        </w:rPr>
        <w:t>Changhong (Intel) provides r08 reflecting the solution without UE assistance.</w:t>
      </w:r>
    </w:p>
    <w:p w14:paraId="79B08D7B" w14:textId="77777777" w:rsidR="00EB47F3" w:rsidRPr="00BC1FF9" w:rsidRDefault="00EB47F3" w:rsidP="00EB47F3">
      <w:pPr>
        <w:pStyle w:val="FP"/>
        <w:rPr>
          <w:i/>
          <w:iCs/>
          <w:lang w:eastAsia="en-US"/>
        </w:rPr>
      </w:pPr>
      <w:r w:rsidRPr="00BC1FF9">
        <w:rPr>
          <w:i/>
          <w:iCs/>
          <w:lang w:eastAsia="en-US"/>
        </w:rPr>
        <w:t>Iskren (NEC) provides comments</w:t>
      </w:r>
    </w:p>
    <w:p w14:paraId="05308F3D" w14:textId="77777777" w:rsidR="00EB47F3" w:rsidRPr="00BC1FF9" w:rsidRDefault="00EB47F3" w:rsidP="00EB47F3">
      <w:pPr>
        <w:pStyle w:val="FP"/>
        <w:rPr>
          <w:i/>
          <w:iCs/>
          <w:lang w:eastAsia="en-US"/>
        </w:rPr>
      </w:pPr>
      <w:r w:rsidRPr="00BC1FF9">
        <w:rPr>
          <w:i/>
          <w:iCs/>
          <w:lang w:eastAsia="en-US"/>
        </w:rPr>
        <w:t>Iskren (NEC) answers Pallab (Nokia)</w:t>
      </w:r>
    </w:p>
    <w:p w14:paraId="32F3CBD6" w14:textId="77777777" w:rsidR="00EB47F3" w:rsidRPr="00BC1FF9" w:rsidRDefault="00EB47F3" w:rsidP="00EB47F3">
      <w:pPr>
        <w:pStyle w:val="FP"/>
        <w:rPr>
          <w:i/>
          <w:iCs/>
          <w:lang w:eastAsia="en-US"/>
        </w:rPr>
      </w:pPr>
      <w:r w:rsidRPr="00BC1FF9">
        <w:rPr>
          <w:i/>
          <w:iCs/>
          <w:lang w:eastAsia="en-US"/>
        </w:rPr>
        <w:t>Pallab (Nokia) responds to Iskren (NEC)</w:t>
      </w:r>
    </w:p>
    <w:p w14:paraId="4DDF9ED1" w14:textId="77777777" w:rsidR="00EB47F3" w:rsidRPr="00BC1FF9" w:rsidRDefault="00EB47F3" w:rsidP="00EB47F3">
      <w:pPr>
        <w:pStyle w:val="FP"/>
        <w:rPr>
          <w:i/>
          <w:iCs/>
          <w:lang w:eastAsia="en-US"/>
        </w:rPr>
      </w:pPr>
      <w:r w:rsidRPr="00BC1FF9">
        <w:rPr>
          <w:i/>
          <w:iCs/>
          <w:lang w:eastAsia="en-US"/>
        </w:rPr>
        <w:t>Josep (DT) replies to Pallab.</w:t>
      </w:r>
    </w:p>
    <w:p w14:paraId="16DC9C1C" w14:textId="77777777" w:rsidR="00EB47F3" w:rsidRPr="00BC1FF9" w:rsidRDefault="00EB47F3" w:rsidP="00EB47F3">
      <w:pPr>
        <w:pStyle w:val="FP"/>
        <w:rPr>
          <w:i/>
          <w:iCs/>
          <w:lang w:eastAsia="en-US"/>
        </w:rPr>
      </w:pPr>
      <w:r w:rsidRPr="00BC1FF9">
        <w:rPr>
          <w:i/>
          <w:iCs/>
          <w:lang w:eastAsia="en-US"/>
        </w:rPr>
        <w:t>Haiyang (Huawei) provides r09 (based on r08), r10 (based on r07), and r11 (based on r05) to merge 8891</w:t>
      </w:r>
    </w:p>
    <w:p w14:paraId="285D8C08" w14:textId="77777777" w:rsidR="00EB47F3" w:rsidRPr="00BC1FF9" w:rsidRDefault="00EB47F3" w:rsidP="00EB47F3">
      <w:pPr>
        <w:pStyle w:val="FP"/>
        <w:rPr>
          <w:i/>
          <w:iCs/>
          <w:lang w:eastAsia="en-US"/>
        </w:rPr>
      </w:pPr>
      <w:r w:rsidRPr="00BC1FF9">
        <w:rPr>
          <w:i/>
          <w:iCs/>
          <w:lang w:eastAsia="en-US"/>
        </w:rPr>
        <w:t>Masaharu (KDDI) provides comments</w:t>
      </w:r>
    </w:p>
    <w:p w14:paraId="27D1C8AE" w14:textId="77777777" w:rsidR="00EB47F3" w:rsidRPr="00BC1FF9" w:rsidRDefault="00EB47F3" w:rsidP="00EB47F3">
      <w:pPr>
        <w:pStyle w:val="FP"/>
        <w:rPr>
          <w:i/>
          <w:iCs/>
          <w:lang w:eastAsia="en-US"/>
        </w:rPr>
      </w:pPr>
      <w:r w:rsidRPr="00BC1FF9">
        <w:rPr>
          <w:i/>
          <w:iCs/>
          <w:lang w:eastAsia="en-US"/>
        </w:rPr>
        <w:t>Belen (Ericsson) provides r12</w:t>
      </w:r>
    </w:p>
    <w:p w14:paraId="360C7069" w14:textId="77777777" w:rsidR="00EB47F3" w:rsidRPr="00BC1FF9" w:rsidRDefault="00EB47F3" w:rsidP="00EB47F3">
      <w:pPr>
        <w:pStyle w:val="FP"/>
        <w:rPr>
          <w:i/>
          <w:iCs/>
          <w:lang w:eastAsia="en-US"/>
        </w:rPr>
      </w:pPr>
      <w:r w:rsidRPr="00BC1FF9">
        <w:rPr>
          <w:i/>
          <w:iCs/>
          <w:lang w:eastAsia="en-US"/>
        </w:rPr>
        <w:t>Belen (Ericsson) provides r12 on top of r11.</w:t>
      </w:r>
    </w:p>
    <w:p w14:paraId="164144A3" w14:textId="77777777" w:rsidR="00EB47F3" w:rsidRPr="00BC1FF9" w:rsidRDefault="00EB47F3" w:rsidP="00EB47F3">
      <w:pPr>
        <w:pStyle w:val="FP"/>
        <w:rPr>
          <w:i/>
          <w:iCs/>
          <w:lang w:eastAsia="en-US"/>
        </w:rPr>
      </w:pPr>
      <w:r w:rsidRPr="00BC1FF9">
        <w:rPr>
          <w:i/>
          <w:iCs/>
          <w:lang w:eastAsia="en-US"/>
        </w:rPr>
        <w:t>Changhong (Intel) provides SoH slides for KI#2.</w:t>
      </w:r>
    </w:p>
    <w:p w14:paraId="60F2E88B" w14:textId="77777777" w:rsidR="00EB47F3" w:rsidRPr="00BC1FF9" w:rsidRDefault="00EB47F3" w:rsidP="00EB47F3">
      <w:pPr>
        <w:pStyle w:val="FP"/>
        <w:rPr>
          <w:i/>
          <w:iCs/>
          <w:lang w:eastAsia="en-US"/>
        </w:rPr>
      </w:pPr>
      <w:r w:rsidRPr="00BC1FF9">
        <w:rPr>
          <w:i/>
          <w:iCs/>
          <w:lang w:eastAsia="en-US"/>
        </w:rPr>
        <w:t>Yang (OPPO) supports the SoH slides proposed by Rapporteur</w:t>
      </w:r>
    </w:p>
    <w:p w14:paraId="61D019B3" w14:textId="77777777" w:rsidR="00EB47F3" w:rsidRPr="00BC1FF9" w:rsidRDefault="00EB47F3" w:rsidP="00EB47F3">
      <w:pPr>
        <w:pStyle w:val="FP"/>
        <w:rPr>
          <w:i/>
          <w:iCs/>
          <w:lang w:eastAsia="en-US"/>
        </w:rPr>
      </w:pPr>
      <w:r w:rsidRPr="00BC1FF9">
        <w:rPr>
          <w:i/>
          <w:iCs/>
          <w:lang w:eastAsia="en-US"/>
        </w:rPr>
        <w:t>Pallab (Nokia) responds to Josep (DT)</w:t>
      </w:r>
    </w:p>
    <w:p w14:paraId="0776D5E0" w14:textId="77777777" w:rsidR="00EB47F3" w:rsidRPr="00BC1FF9" w:rsidRDefault="00EB47F3" w:rsidP="00EB47F3">
      <w:pPr>
        <w:pStyle w:val="FP"/>
        <w:rPr>
          <w:i/>
          <w:iCs/>
          <w:lang w:eastAsia="en-US"/>
        </w:rPr>
      </w:pPr>
      <w:r w:rsidRPr="00BC1FF9">
        <w:rPr>
          <w:i/>
          <w:iCs/>
          <w:lang w:eastAsia="en-US"/>
        </w:rPr>
        <w:t>Changhong (Intel) asks Haiyang to provide a non-corrupted revision for r09.</w:t>
      </w:r>
    </w:p>
    <w:p w14:paraId="74F7B0CA" w14:textId="77777777" w:rsidR="00EB47F3" w:rsidRPr="00BC1FF9" w:rsidRDefault="00EB47F3" w:rsidP="00EB47F3">
      <w:pPr>
        <w:pStyle w:val="FP"/>
        <w:rPr>
          <w:i/>
          <w:iCs/>
          <w:lang w:eastAsia="en-US"/>
        </w:rPr>
      </w:pPr>
      <w:r w:rsidRPr="00BC1FF9">
        <w:rPr>
          <w:i/>
          <w:iCs/>
          <w:lang w:eastAsia="en-US"/>
        </w:rPr>
        <w:t>Josep (DT) replies.</w:t>
      </w:r>
    </w:p>
    <w:p w14:paraId="5D461AFC" w14:textId="77777777" w:rsidR="00EB47F3" w:rsidRPr="00BC1FF9" w:rsidRDefault="00EB47F3" w:rsidP="00EB47F3">
      <w:pPr>
        <w:pStyle w:val="FP"/>
        <w:rPr>
          <w:i/>
          <w:iCs/>
          <w:lang w:eastAsia="en-US"/>
        </w:rPr>
      </w:pPr>
      <w:r w:rsidRPr="00BC1FF9">
        <w:rPr>
          <w:i/>
          <w:iCs/>
          <w:lang w:eastAsia="en-US"/>
        </w:rPr>
        <w:t>Haiyang (Huawei) provides r13 (correction of r09)</w:t>
      </w:r>
    </w:p>
    <w:p w14:paraId="65861B13" w14:textId="77777777" w:rsidR="00EB47F3" w:rsidRPr="00BC1FF9" w:rsidRDefault="00EB47F3" w:rsidP="00EB47F3">
      <w:pPr>
        <w:pStyle w:val="FP"/>
        <w:rPr>
          <w:i/>
          <w:iCs/>
          <w:lang w:eastAsia="en-US"/>
        </w:rPr>
      </w:pPr>
      <w:r w:rsidRPr="00BC1FF9">
        <w:rPr>
          <w:i/>
          <w:iCs/>
          <w:lang w:eastAsia="en-US"/>
        </w:rPr>
        <w:t>Huazhang (vivo) reply to Changhong, that for the option B, whether the report via registration NAS or session related NAS is not determined now, so I prefer we have a general description:</w:t>
      </w:r>
    </w:p>
    <w:p w14:paraId="64C98676" w14:textId="77777777" w:rsidR="00EB47F3" w:rsidRPr="00BC1FF9" w:rsidRDefault="00EB47F3" w:rsidP="00EB47F3">
      <w:pPr>
        <w:pStyle w:val="FP"/>
        <w:rPr>
          <w:i/>
          <w:iCs/>
          <w:lang w:eastAsia="en-US"/>
        </w:rPr>
      </w:pPr>
      <w:r w:rsidRPr="00BC1FF9">
        <w:rPr>
          <w:i/>
          <w:iCs/>
          <w:lang w:eastAsia="en-US"/>
        </w:rPr>
        <w:t>Option B: UE reports URSP rule to network at during NAS procedure? (S2-2208346r05)</w:t>
      </w:r>
    </w:p>
    <w:p w14:paraId="22383F8D" w14:textId="77777777" w:rsidR="00EB47F3" w:rsidRPr="00BC1FF9" w:rsidRDefault="00EB47F3" w:rsidP="00EB47F3">
      <w:pPr>
        <w:pStyle w:val="FP"/>
        <w:rPr>
          <w:i/>
          <w:iCs/>
          <w:lang w:eastAsia="en-US"/>
        </w:rPr>
      </w:pPr>
      <w:r w:rsidRPr="00BC1FF9">
        <w:rPr>
          <w:i/>
          <w:iCs/>
          <w:lang w:eastAsia="en-US"/>
        </w:rPr>
        <w:t>Josep (DT) replies to Pallab (Nokia).</w:t>
      </w:r>
    </w:p>
    <w:p w14:paraId="62EAC02A" w14:textId="77777777" w:rsidR="00EB47F3" w:rsidRPr="00BC1FF9" w:rsidRDefault="00EB47F3" w:rsidP="00EB47F3">
      <w:pPr>
        <w:pStyle w:val="FP"/>
        <w:rPr>
          <w:i/>
          <w:iCs/>
          <w:lang w:eastAsia="en-US"/>
        </w:rPr>
      </w:pPr>
      <w:r w:rsidRPr="00BC1FF9">
        <w:rPr>
          <w:i/>
          <w:iCs/>
          <w:lang w:eastAsia="en-US"/>
        </w:rPr>
        <w:t>Josep (DT) comments, provides r14, r15.</w:t>
      </w:r>
    </w:p>
    <w:p w14:paraId="62DAF115" w14:textId="77777777" w:rsidR="00EB47F3" w:rsidRPr="00BC1FF9" w:rsidRDefault="00EB47F3" w:rsidP="00EB47F3">
      <w:pPr>
        <w:pStyle w:val="FP"/>
        <w:rPr>
          <w:i/>
          <w:iCs/>
          <w:lang w:eastAsia="en-US"/>
        </w:rPr>
      </w:pPr>
      <w:r w:rsidRPr="00BC1FF9">
        <w:rPr>
          <w:i/>
          <w:iCs/>
          <w:lang w:eastAsia="en-US"/>
        </w:rPr>
        <w:t>==== Revisions Deadline ====</w:t>
      </w:r>
    </w:p>
    <w:p w14:paraId="045FAD11" w14:textId="77777777" w:rsidR="00EB47F3" w:rsidRPr="00BC1FF9" w:rsidRDefault="00EB47F3" w:rsidP="00EB47F3">
      <w:pPr>
        <w:pStyle w:val="FP"/>
        <w:rPr>
          <w:i/>
          <w:iCs/>
          <w:lang w:eastAsia="en-US"/>
        </w:rPr>
      </w:pPr>
      <w:r w:rsidRPr="00BC1FF9">
        <w:rPr>
          <w:i/>
          <w:iCs/>
          <w:lang w:eastAsia="en-US"/>
        </w:rPr>
        <w:t>Pavan (Google) provides some comments based on Josep (DT)'s updates</w:t>
      </w:r>
    </w:p>
    <w:p w14:paraId="657F1102" w14:textId="77777777" w:rsidR="00EB47F3" w:rsidRPr="00BC1FF9" w:rsidRDefault="00EB47F3" w:rsidP="00EB47F3">
      <w:pPr>
        <w:pStyle w:val="FP"/>
        <w:rPr>
          <w:i/>
          <w:iCs/>
          <w:lang w:eastAsia="en-US"/>
        </w:rPr>
      </w:pPr>
      <w:r w:rsidRPr="00BC1FF9">
        <w:rPr>
          <w:i/>
          <w:iCs/>
          <w:lang w:eastAsia="en-US"/>
        </w:rPr>
        <w:t>Changhong (Intel) replies to Huazhang and is surprised with your comments.</w:t>
      </w:r>
    </w:p>
    <w:p w14:paraId="56BC5D88" w14:textId="77777777" w:rsidR="00EB47F3" w:rsidRPr="00BC1FF9" w:rsidRDefault="00EB47F3" w:rsidP="00EB47F3">
      <w:pPr>
        <w:pStyle w:val="FP"/>
        <w:rPr>
          <w:i/>
          <w:iCs/>
          <w:lang w:eastAsia="en-US"/>
        </w:rPr>
      </w:pPr>
      <w:r w:rsidRPr="00BC1FF9">
        <w:rPr>
          <w:i/>
          <w:iCs/>
          <w:lang w:eastAsia="en-US"/>
        </w:rPr>
        <w:t>Changhong (Intel) updated the SoH slides to v3.</w:t>
      </w:r>
    </w:p>
    <w:p w14:paraId="135D0226" w14:textId="77777777" w:rsidR="00EB47F3" w:rsidRPr="00BC1FF9" w:rsidRDefault="00EB47F3" w:rsidP="00EB47F3">
      <w:pPr>
        <w:pStyle w:val="FP"/>
        <w:rPr>
          <w:i/>
          <w:iCs/>
          <w:lang w:eastAsia="en-US"/>
        </w:rPr>
      </w:pPr>
      <w:r w:rsidRPr="00BC1FF9">
        <w:rPr>
          <w:i/>
          <w:iCs/>
          <w:lang w:eastAsia="en-US"/>
        </w:rPr>
        <w:t>Pallab (Nokia) is OK to go with r11 as a way forward based on the SoH in CC#2, only if it is further revised to include a NOTE with warning on possible signaling load implications due to UE reporting at PDU Session Establishment/Modification. I will provide an acceptable NOTE text soon.</w:t>
      </w:r>
    </w:p>
    <w:p w14:paraId="72283A2D" w14:textId="77777777" w:rsidR="00EB47F3" w:rsidRPr="00BC1FF9" w:rsidRDefault="00EB47F3" w:rsidP="00EB47F3">
      <w:pPr>
        <w:pStyle w:val="FP"/>
        <w:rPr>
          <w:i/>
          <w:iCs/>
          <w:lang w:eastAsia="en-US"/>
        </w:rPr>
      </w:pPr>
      <w:r w:rsidRPr="00BC1FF9">
        <w:rPr>
          <w:i/>
          <w:iCs/>
          <w:lang w:eastAsia="en-US"/>
        </w:rPr>
        <w:t>Masaharu (KDDI) supports to move forward with r11 and KDDI co-signs r11.</w:t>
      </w:r>
    </w:p>
    <w:p w14:paraId="0C4CD067" w14:textId="77777777" w:rsidR="00EB47F3" w:rsidRPr="00BC1FF9" w:rsidRDefault="00EB47F3" w:rsidP="00EB47F3">
      <w:pPr>
        <w:pStyle w:val="FP"/>
        <w:rPr>
          <w:i/>
          <w:iCs/>
          <w:lang w:eastAsia="en-US"/>
        </w:rPr>
      </w:pPr>
      <w:r w:rsidRPr="00BC1FF9">
        <w:rPr>
          <w:i/>
          <w:iCs/>
          <w:lang w:eastAsia="en-US"/>
        </w:rPr>
        <w:t>Chia-Lin (MediaTek) cannot accept r11 (from SoH) as way forward</w:t>
      </w:r>
    </w:p>
    <w:p w14:paraId="79E3C33A" w14:textId="77777777" w:rsidR="00EB47F3" w:rsidRPr="00BC1FF9" w:rsidRDefault="00EB47F3" w:rsidP="00EB47F3">
      <w:pPr>
        <w:pStyle w:val="FP"/>
        <w:rPr>
          <w:i/>
          <w:iCs/>
          <w:lang w:eastAsia="en-US"/>
        </w:rPr>
      </w:pPr>
      <w:r w:rsidRPr="00BC1FF9">
        <w:rPr>
          <w:i/>
          <w:iCs/>
          <w:lang w:eastAsia="en-US"/>
        </w:rPr>
        <w:t>Yang (OPPO) provides one comments in r11, r15.</w:t>
      </w:r>
    </w:p>
    <w:p w14:paraId="31C570AC" w14:textId="77777777" w:rsidR="00EB47F3" w:rsidRPr="00BC1FF9" w:rsidRDefault="00EB47F3" w:rsidP="00EB47F3">
      <w:pPr>
        <w:pStyle w:val="FP"/>
        <w:rPr>
          <w:i/>
          <w:iCs/>
          <w:lang w:eastAsia="en-US"/>
        </w:rPr>
      </w:pPr>
      <w:r w:rsidRPr="00BC1FF9">
        <w:rPr>
          <w:i/>
          <w:iCs/>
          <w:lang w:eastAsia="en-US"/>
        </w:rPr>
        <w:t>Changhong (Intel) replies to Pallab and Intel cosigns r11.</w:t>
      </w:r>
    </w:p>
    <w:p w14:paraId="7E803FD6" w14:textId="77777777" w:rsidR="00EB47F3" w:rsidRPr="00BC1FF9" w:rsidRDefault="00EB47F3" w:rsidP="00EB47F3">
      <w:pPr>
        <w:pStyle w:val="FP"/>
        <w:rPr>
          <w:i/>
          <w:iCs/>
          <w:lang w:eastAsia="en-US"/>
        </w:rPr>
      </w:pPr>
      <w:r w:rsidRPr="00BC1FF9">
        <w:rPr>
          <w:i/>
          <w:iCs/>
          <w:lang w:eastAsia="en-US"/>
        </w:rPr>
        <w:t>Changhong (Intel) replies to Chia-Lin.</w:t>
      </w:r>
    </w:p>
    <w:p w14:paraId="191DEE47" w14:textId="77777777" w:rsidR="00EB47F3" w:rsidRPr="00BC1FF9" w:rsidRDefault="00EB47F3" w:rsidP="00EB47F3">
      <w:pPr>
        <w:pStyle w:val="FP"/>
        <w:rPr>
          <w:i/>
          <w:iCs/>
          <w:lang w:eastAsia="en-US"/>
        </w:rPr>
      </w:pPr>
      <w:r w:rsidRPr="00BC1FF9">
        <w:rPr>
          <w:i/>
          <w:iCs/>
          <w:lang w:eastAsia="en-US"/>
        </w:rPr>
        <w:t>Haiyang (Huawei) clarifies to Yang (OPPO).</w:t>
      </w:r>
    </w:p>
    <w:p w14:paraId="2C4AE53F" w14:textId="77777777" w:rsidR="00EB47F3" w:rsidRPr="00BC1FF9" w:rsidRDefault="00EB47F3" w:rsidP="00EB47F3">
      <w:pPr>
        <w:pStyle w:val="FP"/>
        <w:rPr>
          <w:i/>
          <w:iCs/>
          <w:lang w:eastAsia="en-US"/>
        </w:rPr>
      </w:pPr>
      <w:r w:rsidRPr="00BC1FF9">
        <w:rPr>
          <w:i/>
          <w:iCs/>
          <w:lang w:eastAsia="en-US"/>
        </w:rPr>
        <w:lastRenderedPageBreak/>
        <w:t>Hong (Qualcomm) comments.</w:t>
      </w:r>
    </w:p>
    <w:p w14:paraId="5049785A" w14:textId="77777777" w:rsidR="00EB47F3" w:rsidRPr="00BC1FF9" w:rsidRDefault="00EB47F3" w:rsidP="00EB47F3">
      <w:pPr>
        <w:pStyle w:val="FP"/>
        <w:rPr>
          <w:i/>
          <w:iCs/>
          <w:lang w:eastAsia="en-US"/>
        </w:rPr>
      </w:pPr>
      <w:r w:rsidRPr="00BC1FF9">
        <w:rPr>
          <w:i/>
          <w:iCs/>
          <w:lang w:eastAsia="en-US"/>
        </w:rPr>
        <w:t>Pallab (Nokia) responds to Changhong (Intel)</w:t>
      </w:r>
    </w:p>
    <w:p w14:paraId="2D9B0610" w14:textId="77777777" w:rsidR="00EB47F3" w:rsidRPr="00BC1FF9" w:rsidRDefault="00EB47F3" w:rsidP="00EB47F3">
      <w:pPr>
        <w:pStyle w:val="FP"/>
        <w:rPr>
          <w:i/>
          <w:iCs/>
          <w:lang w:eastAsia="en-US"/>
        </w:rPr>
      </w:pPr>
      <w:r w:rsidRPr="00BC1FF9">
        <w:rPr>
          <w:i/>
          <w:iCs/>
          <w:lang w:eastAsia="en-US"/>
        </w:rPr>
        <w:t>Krisztian (Apple) sustains objection to r11 as a way forward based on the SoH in CC#2 due to reasons discussed in-depth earlier in this mail thread and previous meetings.</w:t>
      </w:r>
    </w:p>
    <w:p w14:paraId="2F4466D6" w14:textId="77777777" w:rsidR="00EB47F3" w:rsidRPr="00BC1FF9" w:rsidRDefault="00EB47F3" w:rsidP="00EB47F3">
      <w:pPr>
        <w:pStyle w:val="FP"/>
        <w:rPr>
          <w:i/>
          <w:iCs/>
          <w:lang w:eastAsia="en-US"/>
        </w:rPr>
      </w:pPr>
      <w:r w:rsidRPr="00BC1FF9">
        <w:rPr>
          <w:i/>
          <w:iCs/>
          <w:lang w:eastAsia="en-US"/>
        </w:rPr>
        <w:t>Yang (OPPO) replies to Haiyang</w:t>
      </w:r>
    </w:p>
    <w:p w14:paraId="6E29DD1B" w14:textId="77777777" w:rsidR="00EB47F3" w:rsidRPr="00BC1FF9" w:rsidRDefault="00EB47F3" w:rsidP="00EB47F3">
      <w:pPr>
        <w:pStyle w:val="FP"/>
        <w:rPr>
          <w:i/>
          <w:iCs/>
          <w:lang w:eastAsia="en-US"/>
        </w:rPr>
      </w:pPr>
      <w:r w:rsidRPr="00BC1FF9">
        <w:rPr>
          <w:i/>
          <w:iCs/>
          <w:lang w:eastAsia="en-US"/>
        </w:rPr>
        <w:t>Changhong (Intel) asks to polish the r11 and upload it to draft folder of FS_eUEPO.</w:t>
      </w:r>
    </w:p>
    <w:p w14:paraId="57144BF2" w14:textId="77777777" w:rsidR="00EB47F3" w:rsidRPr="00BC1FF9" w:rsidRDefault="00EB47F3" w:rsidP="00EB47F3">
      <w:pPr>
        <w:pStyle w:val="FP"/>
        <w:rPr>
          <w:i/>
          <w:iCs/>
          <w:lang w:eastAsia="en-US"/>
        </w:rPr>
      </w:pPr>
      <w:r w:rsidRPr="00BC1FF9">
        <w:rPr>
          <w:i/>
          <w:iCs/>
          <w:lang w:eastAsia="en-US"/>
        </w:rPr>
        <w:t>==== Final Deadline ====</w:t>
      </w:r>
    </w:p>
    <w:p w14:paraId="40B2558F" w14:textId="77777777" w:rsidR="00EB47F3" w:rsidRPr="00BC1FF9" w:rsidRDefault="00EB47F3" w:rsidP="00EB47F3">
      <w:pPr>
        <w:pStyle w:val="FP"/>
        <w:rPr>
          <w:i/>
          <w:iCs/>
          <w:lang w:eastAsia="en-US"/>
        </w:rPr>
      </w:pPr>
      <w:r w:rsidRPr="00BC1FF9">
        <w:rPr>
          <w:i/>
          <w:iCs/>
          <w:lang w:eastAsia="en-US"/>
        </w:rPr>
        <w:t>Krisztian (Apple) comments.</w:t>
      </w:r>
    </w:p>
    <w:p w14:paraId="14893634" w14:textId="77777777" w:rsidR="00EB47F3" w:rsidRPr="00BC1FF9" w:rsidRDefault="00EB47F3" w:rsidP="00EB47F3">
      <w:pPr>
        <w:pStyle w:val="FP"/>
        <w:rPr>
          <w:i/>
          <w:iCs/>
          <w:lang w:eastAsia="en-US"/>
        </w:rPr>
      </w:pPr>
      <w:r w:rsidRPr="00BC1FF9">
        <w:rPr>
          <w:i/>
          <w:iCs/>
          <w:lang w:eastAsia="en-US"/>
        </w:rPr>
        <w:t>Josep (DT) comments, tries to summarize.</w:t>
      </w:r>
    </w:p>
    <w:p w14:paraId="6EF127E7" w14:textId="77777777" w:rsidR="00EB47F3" w:rsidRPr="00BC1FF9" w:rsidRDefault="00EB47F3" w:rsidP="00EB47F3">
      <w:pPr>
        <w:pStyle w:val="FP"/>
        <w:rPr>
          <w:i/>
          <w:iCs/>
          <w:lang w:eastAsia="en-US"/>
        </w:rPr>
      </w:pPr>
      <w:r w:rsidRPr="00BC1FF9">
        <w:rPr>
          <w:i/>
          <w:iCs/>
          <w:lang w:eastAsia="en-US"/>
        </w:rPr>
        <w:t>Pavan (Google) objects to r11</w:t>
      </w:r>
    </w:p>
    <w:p w14:paraId="3494BFE8" w14:textId="77777777" w:rsidR="00EB47F3" w:rsidRPr="00BC1FF9" w:rsidRDefault="00EB47F3" w:rsidP="00EB47F3">
      <w:pPr>
        <w:pStyle w:val="FP"/>
        <w:rPr>
          <w:i/>
          <w:iCs/>
          <w:lang w:eastAsia="en-US"/>
        </w:rPr>
      </w:pPr>
      <w:r w:rsidRPr="00BC1FF9">
        <w:rPr>
          <w:i/>
          <w:iCs/>
          <w:lang w:eastAsia="en-US"/>
        </w:rPr>
        <w:t>Krisztian (Apple) provides comments on Josep's summary.</w:t>
      </w:r>
    </w:p>
    <w:p w14:paraId="4992EBD7" w14:textId="77777777" w:rsidR="00EB47F3" w:rsidRPr="00BC1FF9" w:rsidRDefault="00EB47F3" w:rsidP="00EB47F3">
      <w:pPr>
        <w:pStyle w:val="FP"/>
        <w:rPr>
          <w:i/>
          <w:iCs/>
          <w:lang w:eastAsia="en-US"/>
        </w:rPr>
      </w:pPr>
      <w:r w:rsidRPr="00BC1FF9">
        <w:rPr>
          <w:i/>
          <w:iCs/>
          <w:lang w:eastAsia="en-US"/>
        </w:rPr>
        <w:t>Josep (DT) comments, provides draft r16 based on r11. Pending NOTE 2 to be provided.</w:t>
      </w:r>
    </w:p>
    <w:p w14:paraId="246E78AA" w14:textId="77777777" w:rsidR="00EB47F3" w:rsidRPr="00BC1FF9" w:rsidRDefault="00EB47F3" w:rsidP="00EB47F3">
      <w:pPr>
        <w:pStyle w:val="FP"/>
        <w:rPr>
          <w:i/>
          <w:iCs/>
          <w:lang w:eastAsia="en-US"/>
        </w:rPr>
      </w:pPr>
      <w:r w:rsidRPr="00BC1FF9">
        <w:rPr>
          <w:i/>
          <w:iCs/>
          <w:lang w:eastAsia="en-US"/>
        </w:rPr>
        <w:t>Pallab (Nokia) provides the pending NOTE 2 text to be added on top of r16</w:t>
      </w:r>
    </w:p>
    <w:p w14:paraId="3D17D844" w14:textId="77777777" w:rsidR="00EB47F3" w:rsidRPr="00BC1FF9" w:rsidRDefault="00EB47F3" w:rsidP="00EB47F3">
      <w:pPr>
        <w:pStyle w:val="FP"/>
        <w:rPr>
          <w:i/>
          <w:iCs/>
          <w:lang w:eastAsia="en-US"/>
        </w:rPr>
      </w:pPr>
    </w:p>
    <w:p w14:paraId="56D07F9E" w14:textId="77777777" w:rsidR="00EB47F3" w:rsidRPr="00BC1FF9" w:rsidRDefault="00EB47F3" w:rsidP="00EB47F3">
      <w:pPr>
        <w:pStyle w:val="FP"/>
        <w:rPr>
          <w:i/>
          <w:iCs/>
          <w:lang w:eastAsia="en-US"/>
        </w:rPr>
      </w:pPr>
      <w:r w:rsidRPr="00BC1FF9">
        <w:rPr>
          <w:i/>
          <w:iCs/>
          <w:lang w:eastAsia="en-US"/>
        </w:rPr>
        <w:t>NOTE 2: UE reporting the enforced URSP rule information in PDU Session Establishment/Modification can significantly increase the amount of signalling in the network. Care should be taken to ensure that such UE reporting is enabled for limited number UEs and limited number of applications.</w:t>
      </w:r>
    </w:p>
    <w:p w14:paraId="17BCC537" w14:textId="77777777" w:rsidR="00EB47F3" w:rsidRPr="00BC1FF9" w:rsidRDefault="00EB47F3" w:rsidP="00EB47F3">
      <w:pPr>
        <w:pStyle w:val="FP"/>
        <w:rPr>
          <w:i/>
          <w:iCs/>
          <w:lang w:eastAsia="en-US"/>
        </w:rPr>
      </w:pPr>
      <w:r w:rsidRPr="00BC1FF9">
        <w:rPr>
          <w:i/>
          <w:iCs/>
          <w:lang w:eastAsia="en-US"/>
        </w:rPr>
        <w:t>Haiyang (Huawei) provides r17 based on r16</w:t>
      </w:r>
    </w:p>
    <w:p w14:paraId="3FE68946" w14:textId="77777777" w:rsidR="00EB47F3" w:rsidRPr="00BC1FF9" w:rsidRDefault="00EB47F3" w:rsidP="00EB47F3">
      <w:pPr>
        <w:pStyle w:val="FP"/>
        <w:rPr>
          <w:i/>
          <w:iCs/>
          <w:lang w:eastAsia="en-US"/>
        </w:rPr>
      </w:pPr>
      <w:r w:rsidRPr="00BC1FF9">
        <w:rPr>
          <w:i/>
          <w:iCs/>
          <w:lang w:eastAsia="en-US"/>
        </w:rPr>
        <w:t>Josep (DT) provides some formatting clean-up and correction on cover sheet in r18.</w:t>
      </w:r>
    </w:p>
    <w:p w14:paraId="0A2D2869" w14:textId="77777777" w:rsidR="00EB47F3" w:rsidRPr="00BC1FF9" w:rsidRDefault="00EB47F3" w:rsidP="00EB47F3">
      <w:pPr>
        <w:pStyle w:val="FP"/>
        <w:rPr>
          <w:i/>
          <w:iCs/>
          <w:lang w:eastAsia="en-US"/>
        </w:rPr>
      </w:pPr>
      <w:r w:rsidRPr="00BC1FF9">
        <w:rPr>
          <w:i/>
          <w:iCs/>
          <w:lang w:eastAsia="en-US"/>
        </w:rPr>
        <w:t>Chia-Lin (MediaTek) provides r19 based on r18</w:t>
      </w:r>
    </w:p>
    <w:p w14:paraId="0173FFCB" w14:textId="77777777" w:rsidR="00EB47F3" w:rsidRDefault="00EB47F3" w:rsidP="00EB47F3">
      <w:pPr>
        <w:pStyle w:val="FP"/>
        <w:rPr>
          <w:i/>
          <w:iCs/>
          <w:lang w:eastAsia="en-US"/>
        </w:rPr>
      </w:pPr>
      <w:r w:rsidRPr="00BC1FF9">
        <w:rPr>
          <w:i/>
          <w:iCs/>
          <w:lang w:eastAsia="en-US"/>
        </w:rPr>
        <w:t>Yang (OPPO) provides r19. Cannot agree the 'UPF based detection' related description.</w:t>
      </w:r>
    </w:p>
    <w:p w14:paraId="5A28B256" w14:textId="77777777" w:rsidR="00EB47F3" w:rsidRPr="004C2DDB" w:rsidRDefault="00EB47F3" w:rsidP="00EB47F3">
      <w:pPr>
        <w:pStyle w:val="FP"/>
        <w:rPr>
          <w:i/>
          <w:iCs/>
          <w:lang w:eastAsia="en-US"/>
        </w:rPr>
      </w:pPr>
    </w:p>
    <w:p w14:paraId="664E71CC" w14:textId="77777777" w:rsidR="00EB47F3" w:rsidRPr="004C2DDB" w:rsidRDefault="00EB47F3" w:rsidP="00EB47F3">
      <w:pPr>
        <w:keepNext/>
        <w:rPr>
          <w:b/>
          <w:bCs/>
          <w:lang w:eastAsia="en-US"/>
        </w:rPr>
      </w:pPr>
      <w:r w:rsidRPr="004C2DDB">
        <w:rPr>
          <w:b/>
          <w:bCs/>
          <w:lang w:eastAsia="en-US"/>
        </w:rPr>
        <w:t>Discussion and conclusion:</w:t>
      </w:r>
    </w:p>
    <w:p w14:paraId="6A707B45" w14:textId="7E2C07D3" w:rsidR="00EB47F3" w:rsidRDefault="00EB47F3" w:rsidP="00EB47F3">
      <w:pPr>
        <w:rPr>
          <w:lang w:eastAsia="en-US"/>
        </w:rPr>
      </w:pPr>
      <w:r>
        <w:rPr>
          <w:lang w:eastAsia="en-US"/>
        </w:rPr>
        <w:t>r23 was proposed. Apple asked for more time to review this. Google commented that r23 is unacceptable. Deutsche Telekom commented that all points were addressed including handling of any Security issues which may be raised by SA WG3.</w:t>
      </w:r>
    </w:p>
    <w:p w14:paraId="56810B56" w14:textId="2ACAEB4C" w:rsidR="00EB47F3" w:rsidRPr="00EE11C7" w:rsidRDefault="00EB47F3" w:rsidP="00EB47F3">
      <w:pPr>
        <w:rPr>
          <w:b/>
          <w:bCs/>
          <w:lang w:eastAsia="en-US"/>
        </w:rPr>
      </w:pPr>
      <w:r w:rsidRPr="00EE11C7">
        <w:rPr>
          <w:b/>
          <w:bCs/>
          <w:lang w:eastAsia="en-US"/>
        </w:rPr>
        <w:t>Informal Show of Hands:</w:t>
      </w:r>
    </w:p>
    <w:p w14:paraId="7A3530E5" w14:textId="10D50081" w:rsidR="00EB47F3" w:rsidRDefault="00EB47F3" w:rsidP="00EB47F3">
      <w:pPr>
        <w:rPr>
          <w:lang w:eastAsia="en-US"/>
        </w:rPr>
      </w:pPr>
      <w:r>
        <w:rPr>
          <w:lang w:eastAsia="en-US"/>
        </w:rPr>
        <w:t>Support for S2-2208346r23:</w:t>
      </w:r>
      <w:r>
        <w:rPr>
          <w:lang w:eastAsia="en-US"/>
        </w:rPr>
        <w:tab/>
        <w:t>11</w:t>
      </w:r>
    </w:p>
    <w:p w14:paraId="63362943" w14:textId="45B17EC7" w:rsidR="00EB47F3" w:rsidRDefault="00EB47F3" w:rsidP="00EB47F3">
      <w:pPr>
        <w:rPr>
          <w:lang w:eastAsia="en-US"/>
        </w:rPr>
      </w:pPr>
      <w:r>
        <w:rPr>
          <w:lang w:eastAsia="en-US"/>
        </w:rPr>
        <w:t>Support for S2-2208346r23:</w:t>
      </w:r>
      <w:r>
        <w:rPr>
          <w:lang w:eastAsia="en-US"/>
        </w:rPr>
        <w:tab/>
        <w:t>2</w:t>
      </w:r>
    </w:p>
    <w:p w14:paraId="7C816787" w14:textId="4559782A" w:rsidR="00EB47F3" w:rsidRDefault="00EB47F3" w:rsidP="00EB47F3">
      <w:pPr>
        <w:rPr>
          <w:lang w:eastAsia="en-US"/>
        </w:rPr>
      </w:pPr>
      <w:r>
        <w:rPr>
          <w:lang w:eastAsia="en-US"/>
        </w:rPr>
        <w:t>Need more time to review:</w:t>
      </w:r>
      <w:r>
        <w:rPr>
          <w:lang w:eastAsia="en-US"/>
        </w:rPr>
        <w:tab/>
        <w:t>4</w:t>
      </w:r>
    </w:p>
    <w:p w14:paraId="1C2979A2" w14:textId="77777777" w:rsidR="00EB47F3" w:rsidRPr="00CA70C2" w:rsidRDefault="00EB47F3" w:rsidP="00EB47F3">
      <w:pPr>
        <w:rPr>
          <w:b/>
          <w:bCs/>
          <w:lang w:eastAsia="en-US"/>
        </w:rPr>
      </w:pPr>
      <w:r w:rsidRPr="00CA70C2">
        <w:rPr>
          <w:b/>
          <w:bCs/>
          <w:lang w:eastAsia="en-US"/>
        </w:rPr>
        <w:t>This was postponed to CC#4.</w:t>
      </w:r>
    </w:p>
    <w:p w14:paraId="3C8021EF" w14:textId="2EE19E3F" w:rsidR="00EB47F3" w:rsidRDefault="00EB47F3" w:rsidP="00EB47F3">
      <w:pPr>
        <w:rPr>
          <w:lang w:eastAsia="en-US"/>
        </w:rPr>
      </w:pPr>
    </w:p>
    <w:p w14:paraId="2080A005" w14:textId="04528128" w:rsidR="00EE11C7" w:rsidRPr="00EE11C7" w:rsidRDefault="00EE11C7" w:rsidP="00EB47F3">
      <w:pPr>
        <w:rPr>
          <w:b/>
          <w:bCs/>
          <w:lang w:eastAsia="en-US"/>
        </w:rPr>
      </w:pPr>
      <w:r w:rsidRPr="00EE11C7">
        <w:rPr>
          <w:b/>
          <w:bCs/>
          <w:lang w:eastAsia="en-US"/>
        </w:rPr>
        <w:t>A document number was allocated for a new LS:</w:t>
      </w:r>
    </w:p>
    <w:p w14:paraId="77E71456" w14:textId="56E8751C" w:rsidR="00EE11C7" w:rsidRDefault="00EE11C7" w:rsidP="00EE11C7">
      <w:pPr>
        <w:keepNext/>
        <w:pBdr>
          <w:top w:val="single" w:sz="4" w:space="1" w:color="auto"/>
        </w:pBdr>
        <w:rPr>
          <w:lang w:eastAsia="en-US"/>
        </w:rPr>
      </w:pPr>
      <w:r w:rsidRPr="004C2DDB">
        <w:rPr>
          <w:color w:val="0000FF"/>
          <w:lang w:eastAsia="en-US"/>
        </w:rPr>
        <w:t>S2-22</w:t>
      </w:r>
      <w:r>
        <w:rPr>
          <w:color w:val="0000FF"/>
          <w:lang w:eastAsia="en-US"/>
        </w:rPr>
        <w:t>10163</w:t>
      </w:r>
      <w:r>
        <w:rPr>
          <w:lang w:eastAsia="en-US"/>
        </w:rPr>
        <w:t xml:space="preserve"> (LS OUT) [DRAFT] LS on URSP Rule ID introduction (Source: Intel)</w:t>
      </w:r>
    </w:p>
    <w:p w14:paraId="6A69348F" w14:textId="40453FF8" w:rsidR="00EB47F3" w:rsidRDefault="00EE11C7" w:rsidP="00EB47F3">
      <w:pPr>
        <w:rPr>
          <w:lang w:eastAsia="en-US"/>
        </w:rPr>
      </w:pPr>
      <w:r>
        <w:rPr>
          <w:lang w:eastAsia="en-US"/>
        </w:rPr>
        <w:t>To: CT WG1.</w:t>
      </w:r>
    </w:p>
    <w:p w14:paraId="0EABDC39" w14:textId="77777777" w:rsidR="00EE11C7" w:rsidRPr="004C2DDB" w:rsidRDefault="00EE11C7" w:rsidP="00EE11C7">
      <w:pPr>
        <w:keepNext/>
        <w:rPr>
          <w:b/>
          <w:bCs/>
          <w:lang w:eastAsia="en-US"/>
        </w:rPr>
      </w:pPr>
      <w:r w:rsidRPr="004C2DDB">
        <w:rPr>
          <w:b/>
          <w:bCs/>
          <w:lang w:eastAsia="en-US"/>
        </w:rPr>
        <w:t>Discussion and conclusion:</w:t>
      </w:r>
    </w:p>
    <w:p w14:paraId="5F957912" w14:textId="77777777" w:rsidR="00EE11C7" w:rsidRPr="00CA70C2" w:rsidRDefault="00EE11C7" w:rsidP="00EE11C7">
      <w:pPr>
        <w:rPr>
          <w:b/>
          <w:bCs/>
          <w:lang w:eastAsia="en-US"/>
        </w:rPr>
      </w:pPr>
      <w:r w:rsidRPr="00CA70C2">
        <w:rPr>
          <w:b/>
          <w:bCs/>
          <w:lang w:eastAsia="en-US"/>
        </w:rPr>
        <w:t>This was postponed to CC#4.</w:t>
      </w:r>
    </w:p>
    <w:p w14:paraId="3BB3D999" w14:textId="77777777" w:rsidR="00EE11C7" w:rsidRDefault="00EE11C7" w:rsidP="00EB47F3">
      <w:pPr>
        <w:rPr>
          <w:lang w:eastAsia="en-US"/>
        </w:rPr>
      </w:pPr>
    </w:p>
    <w:p w14:paraId="103B28C9" w14:textId="77777777" w:rsidR="00EE11C7" w:rsidRDefault="00EE11C7" w:rsidP="00EE11C7">
      <w:pPr>
        <w:keepNext/>
        <w:pBdr>
          <w:top w:val="single" w:sz="4" w:space="1" w:color="auto"/>
        </w:pBdr>
        <w:rPr>
          <w:lang w:eastAsia="en-US"/>
        </w:rPr>
      </w:pPr>
      <w:r w:rsidRPr="004C2DDB">
        <w:rPr>
          <w:color w:val="0000FF"/>
          <w:lang w:eastAsia="en-US"/>
        </w:rPr>
        <w:t>S2-2208347</w:t>
      </w:r>
      <w:r>
        <w:rPr>
          <w:lang w:eastAsia="en-US"/>
        </w:rPr>
        <w:t xml:space="preserve"> (P-CR) KI#3: Update to conclusion solving EN. (Source: Ericsson)</w:t>
      </w:r>
    </w:p>
    <w:p w14:paraId="4898618A" w14:textId="77777777" w:rsidR="00EE11C7" w:rsidRPr="004C2DDB" w:rsidRDefault="00EE11C7" w:rsidP="00EE11C7">
      <w:pPr>
        <w:pStyle w:val="FP"/>
        <w:rPr>
          <w:b/>
          <w:bCs/>
          <w:i/>
          <w:iCs/>
          <w:lang w:eastAsia="en-US"/>
        </w:rPr>
      </w:pPr>
      <w:r w:rsidRPr="004C2DDB">
        <w:rPr>
          <w:b/>
          <w:bCs/>
          <w:i/>
          <w:iCs/>
          <w:lang w:eastAsia="en-US"/>
        </w:rPr>
        <w:t>e-mail comments:</w:t>
      </w:r>
    </w:p>
    <w:p w14:paraId="18E2BFA8" w14:textId="77777777" w:rsidR="00EE11C7" w:rsidRPr="00BC1FF9" w:rsidRDefault="00EE11C7" w:rsidP="00EE11C7">
      <w:pPr>
        <w:pStyle w:val="FP"/>
        <w:rPr>
          <w:i/>
          <w:iCs/>
          <w:lang w:eastAsia="en-US"/>
        </w:rPr>
      </w:pPr>
      <w:r w:rsidRPr="00BC1FF9">
        <w:rPr>
          <w:i/>
          <w:iCs/>
          <w:lang w:eastAsia="en-US"/>
        </w:rPr>
        <w:t>Changhong (Intel) proposes to use this paper as baseline removing the third EN.</w:t>
      </w:r>
    </w:p>
    <w:p w14:paraId="4DDF3F4F" w14:textId="77777777" w:rsidR="00EE11C7" w:rsidRPr="00BC1FF9" w:rsidRDefault="00EE11C7" w:rsidP="00EE11C7">
      <w:pPr>
        <w:pStyle w:val="FP"/>
        <w:rPr>
          <w:i/>
          <w:iCs/>
          <w:lang w:eastAsia="en-US"/>
        </w:rPr>
      </w:pPr>
      <w:r w:rsidRPr="00BC1FF9">
        <w:rPr>
          <w:i/>
          <w:iCs/>
          <w:lang w:eastAsia="en-US"/>
        </w:rPr>
        <w:t>Huazhang (vivo) comments</w:t>
      </w:r>
    </w:p>
    <w:p w14:paraId="088CAB25" w14:textId="77777777" w:rsidR="00EE11C7" w:rsidRPr="00BC1FF9" w:rsidRDefault="00EE11C7" w:rsidP="00EE11C7">
      <w:pPr>
        <w:pStyle w:val="FP"/>
        <w:rPr>
          <w:i/>
          <w:iCs/>
          <w:lang w:eastAsia="en-US"/>
        </w:rPr>
      </w:pPr>
      <w:r w:rsidRPr="00BC1FF9">
        <w:rPr>
          <w:i/>
          <w:iCs/>
          <w:lang w:eastAsia="en-US"/>
        </w:rPr>
        <w:t>DongYeon (Samsung) comments.</w:t>
      </w:r>
    </w:p>
    <w:p w14:paraId="178E5E12" w14:textId="77777777" w:rsidR="00EE11C7" w:rsidRPr="00BC1FF9" w:rsidRDefault="00EE11C7" w:rsidP="00EE11C7">
      <w:pPr>
        <w:pStyle w:val="FP"/>
        <w:rPr>
          <w:i/>
          <w:iCs/>
          <w:lang w:eastAsia="en-US"/>
        </w:rPr>
      </w:pPr>
      <w:r w:rsidRPr="00BC1FF9">
        <w:rPr>
          <w:i/>
          <w:iCs/>
          <w:lang w:eastAsia="en-US"/>
        </w:rPr>
        <w:t>Belen (Ericsson) replies to comments and questions.</w:t>
      </w:r>
    </w:p>
    <w:p w14:paraId="4BBB91C9" w14:textId="77777777" w:rsidR="00EE11C7" w:rsidRPr="00BC1FF9" w:rsidRDefault="00EE11C7" w:rsidP="00EE11C7">
      <w:pPr>
        <w:pStyle w:val="FP"/>
        <w:rPr>
          <w:i/>
          <w:iCs/>
          <w:lang w:eastAsia="en-US"/>
        </w:rPr>
      </w:pPr>
      <w:r w:rsidRPr="00BC1FF9">
        <w:rPr>
          <w:i/>
          <w:iCs/>
          <w:lang w:eastAsia="en-US"/>
        </w:rPr>
        <w:t>Changhong (Intel) asks for clarification.</w:t>
      </w:r>
    </w:p>
    <w:p w14:paraId="75D49D2A" w14:textId="77777777" w:rsidR="00EE11C7" w:rsidRPr="00BC1FF9" w:rsidRDefault="00EE11C7" w:rsidP="00EE11C7">
      <w:pPr>
        <w:pStyle w:val="FP"/>
        <w:rPr>
          <w:i/>
          <w:iCs/>
          <w:lang w:eastAsia="en-US"/>
        </w:rPr>
      </w:pPr>
      <w:r w:rsidRPr="00BC1FF9">
        <w:rPr>
          <w:i/>
          <w:iCs/>
          <w:lang w:eastAsia="en-US"/>
        </w:rPr>
        <w:t>Belen (Ericsson) replies to Intel</w:t>
      </w:r>
    </w:p>
    <w:p w14:paraId="789E4998" w14:textId="77777777" w:rsidR="00EE11C7" w:rsidRPr="00BC1FF9" w:rsidRDefault="00EE11C7" w:rsidP="00EE11C7">
      <w:pPr>
        <w:pStyle w:val="FP"/>
        <w:rPr>
          <w:i/>
          <w:iCs/>
          <w:lang w:eastAsia="en-US"/>
        </w:rPr>
      </w:pPr>
      <w:r w:rsidRPr="00BC1FF9">
        <w:rPr>
          <w:i/>
          <w:iCs/>
          <w:lang w:eastAsia="en-US"/>
        </w:rPr>
        <w:t>Yang (OPPO) provides a question</w:t>
      </w:r>
    </w:p>
    <w:p w14:paraId="6B7A3770" w14:textId="77777777" w:rsidR="00EE11C7" w:rsidRPr="00BC1FF9" w:rsidRDefault="00EE11C7" w:rsidP="00EE11C7">
      <w:pPr>
        <w:pStyle w:val="FP"/>
        <w:rPr>
          <w:i/>
          <w:iCs/>
          <w:lang w:eastAsia="en-US"/>
        </w:rPr>
      </w:pPr>
      <w:r w:rsidRPr="00BC1FF9">
        <w:rPr>
          <w:i/>
          <w:iCs/>
          <w:lang w:eastAsia="en-US"/>
        </w:rPr>
        <w:t>Changhong (Intel) replies to Belen.</w:t>
      </w:r>
    </w:p>
    <w:p w14:paraId="4AADC131" w14:textId="77777777" w:rsidR="00EE11C7" w:rsidRPr="00BC1FF9" w:rsidRDefault="00EE11C7" w:rsidP="00EE11C7">
      <w:pPr>
        <w:pStyle w:val="FP"/>
        <w:rPr>
          <w:i/>
          <w:iCs/>
          <w:lang w:eastAsia="en-US"/>
        </w:rPr>
      </w:pPr>
      <w:r w:rsidRPr="00BC1FF9">
        <w:rPr>
          <w:i/>
          <w:iCs/>
          <w:lang w:eastAsia="en-US"/>
        </w:rPr>
        <w:t>Huazhang (vivo) provides a way forward to remove the UE impact in this paper.</w:t>
      </w:r>
    </w:p>
    <w:p w14:paraId="06D9583C" w14:textId="77777777" w:rsidR="00EE11C7" w:rsidRPr="00BC1FF9" w:rsidRDefault="00EE11C7" w:rsidP="00EE11C7">
      <w:pPr>
        <w:pStyle w:val="FP"/>
        <w:rPr>
          <w:i/>
          <w:iCs/>
          <w:lang w:eastAsia="en-US"/>
        </w:rPr>
      </w:pPr>
      <w:r w:rsidRPr="00BC1FF9">
        <w:rPr>
          <w:i/>
          <w:iCs/>
          <w:lang w:eastAsia="en-US"/>
        </w:rPr>
        <w:t>DongYeon (Samsung) provides r01.</w:t>
      </w:r>
    </w:p>
    <w:p w14:paraId="5B1AAAB2" w14:textId="77777777" w:rsidR="00EE11C7" w:rsidRPr="00BC1FF9" w:rsidRDefault="00EE11C7" w:rsidP="00EE11C7">
      <w:pPr>
        <w:pStyle w:val="FP"/>
        <w:rPr>
          <w:i/>
          <w:iCs/>
          <w:lang w:eastAsia="en-US"/>
        </w:rPr>
      </w:pPr>
      <w:r w:rsidRPr="00BC1FF9">
        <w:rPr>
          <w:i/>
          <w:iCs/>
          <w:lang w:eastAsia="en-US"/>
        </w:rPr>
        <w:t>Belen (Ericsson) replies to OPPO</w:t>
      </w:r>
    </w:p>
    <w:p w14:paraId="291351A5" w14:textId="77777777" w:rsidR="00EE11C7" w:rsidRPr="00BC1FF9" w:rsidRDefault="00EE11C7" w:rsidP="00EE11C7">
      <w:pPr>
        <w:pStyle w:val="FP"/>
        <w:rPr>
          <w:i/>
          <w:iCs/>
          <w:lang w:eastAsia="en-US"/>
        </w:rPr>
      </w:pPr>
      <w:r w:rsidRPr="00BC1FF9">
        <w:rPr>
          <w:i/>
          <w:iCs/>
          <w:lang w:eastAsia="en-US"/>
        </w:rPr>
        <w:t>Belen (Ericsson) provides r02</w:t>
      </w:r>
    </w:p>
    <w:p w14:paraId="652FFEC1" w14:textId="77777777" w:rsidR="00EE11C7" w:rsidRPr="00BC1FF9" w:rsidRDefault="00EE11C7" w:rsidP="00EE11C7">
      <w:pPr>
        <w:pStyle w:val="FP"/>
        <w:rPr>
          <w:i/>
          <w:iCs/>
          <w:lang w:eastAsia="en-US"/>
        </w:rPr>
      </w:pPr>
      <w:r w:rsidRPr="00BC1FF9">
        <w:rPr>
          <w:i/>
          <w:iCs/>
          <w:lang w:eastAsia="en-US"/>
        </w:rPr>
        <w:t>DongYeon (Samsung) provides r03.</w:t>
      </w:r>
    </w:p>
    <w:p w14:paraId="7D4D2DD1" w14:textId="77777777" w:rsidR="00EE11C7" w:rsidRPr="00BC1FF9" w:rsidRDefault="00EE11C7" w:rsidP="00EE11C7">
      <w:pPr>
        <w:pStyle w:val="FP"/>
        <w:rPr>
          <w:i/>
          <w:iCs/>
          <w:lang w:eastAsia="en-US"/>
        </w:rPr>
      </w:pPr>
      <w:r w:rsidRPr="00BC1FF9">
        <w:rPr>
          <w:i/>
          <w:iCs/>
          <w:lang w:eastAsia="en-US"/>
        </w:rPr>
        <w:t>==== Revisions Deadline ====</w:t>
      </w:r>
    </w:p>
    <w:p w14:paraId="14E3A6DC" w14:textId="77777777" w:rsidR="00EE11C7" w:rsidRPr="00BC1FF9" w:rsidRDefault="00EE11C7" w:rsidP="00EE11C7">
      <w:pPr>
        <w:pStyle w:val="FP"/>
        <w:rPr>
          <w:i/>
          <w:iCs/>
          <w:lang w:eastAsia="en-US"/>
        </w:rPr>
      </w:pPr>
      <w:r w:rsidRPr="00BC1FF9">
        <w:rPr>
          <w:i/>
          <w:iCs/>
          <w:lang w:eastAsia="en-US"/>
        </w:rPr>
        <w:t>Changhong (Intel) objects to r01, r02 and r03 and provides a draft r04 for CC#2 or 3 discussion.</w:t>
      </w:r>
    </w:p>
    <w:p w14:paraId="7C850A2E" w14:textId="77777777" w:rsidR="00EE11C7" w:rsidRPr="00BC1FF9" w:rsidRDefault="00EE11C7" w:rsidP="00EE11C7">
      <w:pPr>
        <w:pStyle w:val="FP"/>
        <w:rPr>
          <w:i/>
          <w:iCs/>
          <w:lang w:eastAsia="en-US"/>
        </w:rPr>
      </w:pPr>
      <w:r w:rsidRPr="00BC1FF9">
        <w:rPr>
          <w:i/>
          <w:iCs/>
          <w:lang w:eastAsia="en-US"/>
        </w:rPr>
        <w:t>==== Final Deadline ====</w:t>
      </w:r>
    </w:p>
    <w:p w14:paraId="16E472C3" w14:textId="77777777" w:rsidR="00EE11C7" w:rsidRPr="00BC1FF9" w:rsidRDefault="00EE11C7" w:rsidP="00EE11C7">
      <w:pPr>
        <w:pStyle w:val="FP"/>
        <w:rPr>
          <w:i/>
          <w:iCs/>
          <w:lang w:eastAsia="en-US"/>
        </w:rPr>
      </w:pPr>
      <w:r w:rsidRPr="00BC1FF9">
        <w:rPr>
          <w:i/>
          <w:iCs/>
          <w:lang w:eastAsia="en-US"/>
        </w:rPr>
        <w:t>DongYeon (Samsung) is OK with draft-r04 provided by Changhong.</w:t>
      </w:r>
    </w:p>
    <w:p w14:paraId="5513539E" w14:textId="77777777" w:rsidR="00EE11C7" w:rsidRDefault="00EE11C7" w:rsidP="00EE11C7">
      <w:pPr>
        <w:pStyle w:val="FP"/>
        <w:rPr>
          <w:i/>
          <w:iCs/>
          <w:lang w:eastAsia="en-US"/>
        </w:rPr>
      </w:pPr>
      <w:r w:rsidRPr="00BC1FF9">
        <w:rPr>
          <w:i/>
          <w:iCs/>
          <w:lang w:eastAsia="en-US"/>
        </w:rPr>
        <w:t>Huazhang (vivo) agree with DongYeon and ok to move forward with r04</w:t>
      </w:r>
    </w:p>
    <w:p w14:paraId="617BB7C0" w14:textId="77777777" w:rsidR="00EE11C7" w:rsidRPr="004C2DDB" w:rsidRDefault="00EE11C7" w:rsidP="00EE11C7">
      <w:pPr>
        <w:pStyle w:val="FP"/>
        <w:rPr>
          <w:i/>
          <w:iCs/>
          <w:lang w:eastAsia="en-US"/>
        </w:rPr>
      </w:pPr>
    </w:p>
    <w:p w14:paraId="62453B68" w14:textId="77777777" w:rsidR="00EE11C7" w:rsidRPr="004C2DDB" w:rsidRDefault="00EE11C7" w:rsidP="00EE11C7">
      <w:pPr>
        <w:keepNext/>
        <w:rPr>
          <w:b/>
          <w:bCs/>
          <w:lang w:eastAsia="en-US"/>
        </w:rPr>
      </w:pPr>
      <w:r w:rsidRPr="004C2DDB">
        <w:rPr>
          <w:b/>
          <w:bCs/>
          <w:lang w:eastAsia="en-US"/>
        </w:rPr>
        <w:lastRenderedPageBreak/>
        <w:t>Discussion and conclusion:</w:t>
      </w:r>
    </w:p>
    <w:p w14:paraId="1504EBE3" w14:textId="7EFDA1A8" w:rsidR="00EE11C7" w:rsidRPr="00EE11C7" w:rsidRDefault="00EE11C7" w:rsidP="00EE11C7">
      <w:r>
        <w:rPr>
          <w:lang w:eastAsia="en-US"/>
        </w:rPr>
        <w:t xml:space="preserve">r03, keeping only the change to the first bullet and removing the EN was proposed (as shown in r04). </w:t>
      </w:r>
      <w:r w:rsidRPr="004C2DDB">
        <w:rPr>
          <w:color w:val="0000FF"/>
          <w:lang w:eastAsia="en-US"/>
        </w:rPr>
        <w:t>S2-2208347</w:t>
      </w:r>
      <w:r>
        <w:rPr>
          <w:color w:val="0000FF"/>
          <w:lang w:eastAsia="en-US"/>
        </w:rPr>
        <w:t>r03 + changes</w:t>
      </w:r>
      <w:r w:rsidRPr="00EE11C7">
        <w:t xml:space="preserve"> </w:t>
      </w:r>
      <w:r>
        <w:t xml:space="preserve">was agreed and revised in </w:t>
      </w:r>
      <w:r w:rsidRPr="00EE11C7">
        <w:rPr>
          <w:color w:val="0000FF"/>
        </w:rPr>
        <w:t>S2-2209946</w:t>
      </w:r>
      <w:r>
        <w:t xml:space="preserve">, which was </w:t>
      </w:r>
      <w:r w:rsidRPr="00C3284B">
        <w:rPr>
          <w:color w:val="FF0000"/>
          <w:lang w:eastAsia="en-US"/>
        </w:rPr>
        <w:t>approved</w:t>
      </w:r>
      <w:r>
        <w:t>.</w:t>
      </w:r>
    </w:p>
    <w:p w14:paraId="6152F15C" w14:textId="460240BF" w:rsidR="00EE11C7" w:rsidRDefault="00EE11C7" w:rsidP="00EE11C7">
      <w:pPr>
        <w:rPr>
          <w:lang w:eastAsia="en-US"/>
        </w:rPr>
      </w:pPr>
    </w:p>
    <w:p w14:paraId="68283756" w14:textId="77777777" w:rsidR="00EE11C7" w:rsidRDefault="00EE11C7" w:rsidP="00EE11C7">
      <w:pPr>
        <w:keepNext/>
        <w:pBdr>
          <w:top w:val="single" w:sz="4" w:space="1" w:color="auto"/>
        </w:pBdr>
        <w:rPr>
          <w:lang w:eastAsia="en-US"/>
        </w:rPr>
      </w:pPr>
      <w:r w:rsidRPr="004C2DDB">
        <w:rPr>
          <w:color w:val="0000FF"/>
          <w:lang w:eastAsia="en-US"/>
        </w:rPr>
        <w:t>S2-2208303</w:t>
      </w:r>
      <w:r>
        <w:rPr>
          <w:lang w:eastAsia="en-US"/>
        </w:rPr>
        <w:t xml:space="preserve"> (P-CR) 23.700-85: Evaluation and Conclusions update for KI#3. (Source: Nokia, Nokia Shanghai Bell, KDDi)</w:t>
      </w:r>
    </w:p>
    <w:p w14:paraId="69DFDBE5" w14:textId="77777777" w:rsidR="00EE11C7" w:rsidRPr="004C2DDB" w:rsidRDefault="00EE11C7" w:rsidP="00EE11C7">
      <w:pPr>
        <w:pStyle w:val="FP"/>
        <w:rPr>
          <w:b/>
          <w:bCs/>
          <w:i/>
          <w:iCs/>
          <w:lang w:eastAsia="en-US"/>
        </w:rPr>
      </w:pPr>
      <w:r w:rsidRPr="004C2DDB">
        <w:rPr>
          <w:b/>
          <w:bCs/>
          <w:i/>
          <w:iCs/>
          <w:lang w:eastAsia="en-US"/>
        </w:rPr>
        <w:t>e-mail comments:</w:t>
      </w:r>
    </w:p>
    <w:p w14:paraId="4C03D17C" w14:textId="77777777" w:rsidR="00EE11C7" w:rsidRPr="00BC1FF9" w:rsidRDefault="00EE11C7" w:rsidP="00EE11C7">
      <w:pPr>
        <w:pStyle w:val="FP"/>
        <w:rPr>
          <w:i/>
          <w:iCs/>
          <w:lang w:eastAsia="en-US"/>
        </w:rPr>
      </w:pPr>
      <w:r w:rsidRPr="00BC1FF9">
        <w:rPr>
          <w:i/>
          <w:iCs/>
          <w:lang w:eastAsia="en-US"/>
        </w:rPr>
        <w:t>Changhong (Intel) proposes to use this paper as baseline removing the second EN.</w:t>
      </w:r>
    </w:p>
    <w:p w14:paraId="49884E19" w14:textId="77777777" w:rsidR="00EE11C7" w:rsidRPr="00BC1FF9" w:rsidRDefault="00EE11C7" w:rsidP="00EE11C7">
      <w:pPr>
        <w:pStyle w:val="FP"/>
        <w:rPr>
          <w:i/>
          <w:iCs/>
          <w:lang w:eastAsia="en-US"/>
        </w:rPr>
      </w:pPr>
      <w:r w:rsidRPr="00BC1FF9">
        <w:rPr>
          <w:i/>
          <w:iCs/>
          <w:lang w:eastAsia="en-US"/>
        </w:rPr>
        <w:t>Yang (OPPO) comments</w:t>
      </w:r>
    </w:p>
    <w:p w14:paraId="0D28FCF0" w14:textId="77777777" w:rsidR="00EE11C7" w:rsidRPr="00BC1FF9" w:rsidRDefault="00EE11C7" w:rsidP="00EE11C7">
      <w:pPr>
        <w:pStyle w:val="FP"/>
        <w:rPr>
          <w:i/>
          <w:iCs/>
          <w:lang w:eastAsia="en-US"/>
        </w:rPr>
      </w:pPr>
      <w:r w:rsidRPr="00BC1FF9">
        <w:rPr>
          <w:i/>
          <w:iCs/>
          <w:lang w:eastAsia="en-US"/>
        </w:rPr>
        <w:t>Pallab (Nokia) responds to Yang (OPPO)</w:t>
      </w:r>
    </w:p>
    <w:p w14:paraId="787C2D38" w14:textId="77777777" w:rsidR="00EE11C7" w:rsidRPr="00BC1FF9" w:rsidRDefault="00EE11C7" w:rsidP="00EE11C7">
      <w:pPr>
        <w:pStyle w:val="FP"/>
        <w:rPr>
          <w:i/>
          <w:iCs/>
          <w:lang w:eastAsia="en-US"/>
        </w:rPr>
      </w:pPr>
      <w:r w:rsidRPr="00BC1FF9">
        <w:rPr>
          <w:i/>
          <w:iCs/>
          <w:lang w:eastAsia="en-US"/>
        </w:rPr>
        <w:t>Hong (Qualcomm) comments and cannot agree with the proposal.</w:t>
      </w:r>
    </w:p>
    <w:p w14:paraId="4EDFB9B9" w14:textId="77777777" w:rsidR="00EE11C7" w:rsidRPr="00BC1FF9" w:rsidRDefault="00EE11C7" w:rsidP="00EE11C7">
      <w:pPr>
        <w:pStyle w:val="FP"/>
        <w:rPr>
          <w:i/>
          <w:iCs/>
          <w:lang w:eastAsia="en-US"/>
        </w:rPr>
      </w:pPr>
      <w:r w:rsidRPr="00BC1FF9">
        <w:rPr>
          <w:i/>
          <w:iCs/>
          <w:lang w:eastAsia="en-US"/>
        </w:rPr>
        <w:t>Huazhang (vivo) comments</w:t>
      </w:r>
    </w:p>
    <w:p w14:paraId="77E4DC20" w14:textId="77777777" w:rsidR="00EE11C7" w:rsidRPr="00BC1FF9" w:rsidRDefault="00EE11C7" w:rsidP="00EE11C7">
      <w:pPr>
        <w:pStyle w:val="FP"/>
        <w:rPr>
          <w:i/>
          <w:iCs/>
          <w:lang w:eastAsia="en-US"/>
        </w:rPr>
      </w:pPr>
      <w:r w:rsidRPr="00BC1FF9">
        <w:rPr>
          <w:i/>
          <w:iCs/>
          <w:lang w:eastAsia="en-US"/>
        </w:rPr>
        <w:t>Pallab (Nokia) responds to Hong (Qualcomm) and Huazhang (vivo).</w:t>
      </w:r>
    </w:p>
    <w:p w14:paraId="21DDA360" w14:textId="77777777" w:rsidR="00EE11C7" w:rsidRPr="00BC1FF9" w:rsidRDefault="00EE11C7" w:rsidP="00EE11C7">
      <w:pPr>
        <w:pStyle w:val="FP"/>
        <w:rPr>
          <w:i/>
          <w:iCs/>
          <w:lang w:eastAsia="en-US"/>
        </w:rPr>
      </w:pPr>
      <w:r w:rsidRPr="00BC1FF9">
        <w:rPr>
          <w:i/>
          <w:iCs/>
          <w:lang w:eastAsia="en-US"/>
        </w:rPr>
        <w:t>DongYeon (Samsung) comments.</w:t>
      </w:r>
    </w:p>
    <w:p w14:paraId="4ED15525" w14:textId="77777777" w:rsidR="00EE11C7" w:rsidRPr="00BC1FF9" w:rsidRDefault="00EE11C7" w:rsidP="00EE11C7">
      <w:pPr>
        <w:pStyle w:val="FP"/>
        <w:rPr>
          <w:i/>
          <w:iCs/>
          <w:lang w:eastAsia="en-US"/>
        </w:rPr>
      </w:pPr>
      <w:r w:rsidRPr="00BC1FF9">
        <w:rPr>
          <w:i/>
          <w:iCs/>
          <w:lang w:eastAsia="en-US"/>
        </w:rPr>
        <w:t>Changhong (Intel) provides SoH slides for KI#3.</w:t>
      </w:r>
    </w:p>
    <w:p w14:paraId="4FBC39EB" w14:textId="77777777" w:rsidR="00EE11C7" w:rsidRPr="00BC1FF9" w:rsidRDefault="00EE11C7" w:rsidP="00EE11C7">
      <w:pPr>
        <w:pStyle w:val="FP"/>
        <w:rPr>
          <w:i/>
          <w:iCs/>
          <w:lang w:eastAsia="en-US"/>
        </w:rPr>
      </w:pPr>
      <w:r w:rsidRPr="00BC1FF9">
        <w:rPr>
          <w:i/>
          <w:iCs/>
          <w:lang w:eastAsia="en-US"/>
        </w:rPr>
        <w:t>Pallab (Nokia) responds to DongYeon (Samsung)</w:t>
      </w:r>
    </w:p>
    <w:p w14:paraId="0306BF2C" w14:textId="77777777" w:rsidR="00EE11C7" w:rsidRPr="00BC1FF9" w:rsidRDefault="00EE11C7" w:rsidP="00EE11C7">
      <w:pPr>
        <w:pStyle w:val="FP"/>
        <w:rPr>
          <w:i/>
          <w:iCs/>
          <w:lang w:eastAsia="en-US"/>
        </w:rPr>
      </w:pPr>
      <w:r w:rsidRPr="00BC1FF9">
        <w:rPr>
          <w:i/>
          <w:iCs/>
          <w:lang w:eastAsia="en-US"/>
        </w:rPr>
        <w:t>==== Revisions Deadline ====</w:t>
      </w:r>
    </w:p>
    <w:p w14:paraId="34E0A372" w14:textId="77777777" w:rsidR="00EE11C7" w:rsidRPr="00BC1FF9" w:rsidRDefault="00EE11C7" w:rsidP="00EE11C7">
      <w:pPr>
        <w:pStyle w:val="FP"/>
        <w:rPr>
          <w:i/>
          <w:iCs/>
          <w:lang w:eastAsia="en-US"/>
        </w:rPr>
      </w:pPr>
      <w:r w:rsidRPr="00BC1FF9">
        <w:rPr>
          <w:i/>
          <w:iCs/>
          <w:lang w:eastAsia="en-US"/>
        </w:rPr>
        <w:t>Pallab (Nokia) responds to Changhong (Intel) and requests to change the description for SoH on KI#3</w:t>
      </w:r>
    </w:p>
    <w:p w14:paraId="28EB298E" w14:textId="77777777" w:rsidR="00EE11C7" w:rsidRPr="00BC1FF9" w:rsidRDefault="00EE11C7" w:rsidP="00EE11C7">
      <w:pPr>
        <w:pStyle w:val="FP"/>
        <w:rPr>
          <w:i/>
          <w:iCs/>
          <w:lang w:eastAsia="en-US"/>
        </w:rPr>
      </w:pPr>
      <w:r w:rsidRPr="00BC1FF9">
        <w:rPr>
          <w:i/>
          <w:iCs/>
          <w:lang w:eastAsia="en-US"/>
        </w:rPr>
        <w:t>DongYeon (Samsung) proposes change text on KI#3 SoH Slide, and replies to Pallab.</w:t>
      </w:r>
    </w:p>
    <w:p w14:paraId="60A5EE99" w14:textId="77777777" w:rsidR="00EE11C7" w:rsidRPr="00BC1FF9" w:rsidRDefault="00EE11C7" w:rsidP="00EE11C7">
      <w:pPr>
        <w:pStyle w:val="FP"/>
        <w:rPr>
          <w:i/>
          <w:iCs/>
          <w:lang w:eastAsia="en-US"/>
        </w:rPr>
      </w:pPr>
      <w:r w:rsidRPr="00BC1FF9">
        <w:rPr>
          <w:i/>
          <w:iCs/>
          <w:lang w:eastAsia="en-US"/>
        </w:rPr>
        <w:t>Pallab (Nokia) responds to DongYeon (Samsung). Cannot accept the proposed SoH text.</w:t>
      </w:r>
    </w:p>
    <w:p w14:paraId="58BF3E65" w14:textId="77777777" w:rsidR="00EE11C7" w:rsidRPr="00BC1FF9" w:rsidRDefault="00EE11C7" w:rsidP="00EE11C7">
      <w:pPr>
        <w:pStyle w:val="FP"/>
        <w:rPr>
          <w:i/>
          <w:iCs/>
          <w:lang w:eastAsia="en-US"/>
        </w:rPr>
      </w:pPr>
      <w:r w:rsidRPr="00BC1FF9">
        <w:rPr>
          <w:i/>
          <w:iCs/>
          <w:lang w:eastAsia="en-US"/>
        </w:rPr>
        <w:t>DongYeon (Samsung) replies to Pallab.</w:t>
      </w:r>
    </w:p>
    <w:p w14:paraId="3BC9883A" w14:textId="77777777" w:rsidR="00EE11C7" w:rsidRPr="00BC1FF9" w:rsidRDefault="00EE11C7" w:rsidP="00EE11C7">
      <w:pPr>
        <w:pStyle w:val="FP"/>
        <w:rPr>
          <w:i/>
          <w:iCs/>
          <w:lang w:eastAsia="en-US"/>
        </w:rPr>
      </w:pPr>
      <w:r w:rsidRPr="00BC1FF9">
        <w:rPr>
          <w:i/>
          <w:iCs/>
          <w:lang w:eastAsia="en-US"/>
        </w:rPr>
        <w:t>DongYeon (Samsung) provides SoH slide in CC#2 folder containing preferred text on KI#3.</w:t>
      </w:r>
    </w:p>
    <w:p w14:paraId="3D7BE340" w14:textId="77777777" w:rsidR="00EE11C7" w:rsidRPr="00BC1FF9" w:rsidRDefault="00EE11C7" w:rsidP="00EE11C7">
      <w:pPr>
        <w:pStyle w:val="FP"/>
        <w:rPr>
          <w:i/>
          <w:iCs/>
          <w:lang w:eastAsia="en-US"/>
        </w:rPr>
      </w:pPr>
      <w:r w:rsidRPr="00BC1FF9">
        <w:rPr>
          <w:i/>
          <w:iCs/>
          <w:lang w:eastAsia="en-US"/>
        </w:rPr>
        <w:t>Changhong (Intel) uploads v4 with removing all evaluation statement in slide #2.</w:t>
      </w:r>
    </w:p>
    <w:p w14:paraId="54C9E158" w14:textId="77777777" w:rsidR="00EE11C7" w:rsidRDefault="00EE11C7" w:rsidP="00EE11C7">
      <w:pPr>
        <w:pStyle w:val="FP"/>
        <w:rPr>
          <w:i/>
          <w:iCs/>
          <w:lang w:eastAsia="en-US"/>
        </w:rPr>
      </w:pPr>
      <w:r w:rsidRPr="00BC1FF9">
        <w:rPr>
          <w:i/>
          <w:iCs/>
          <w:lang w:eastAsia="en-US"/>
        </w:rPr>
        <w:t>==== Final Deadline ====</w:t>
      </w:r>
    </w:p>
    <w:p w14:paraId="5FD6D7AA" w14:textId="77777777" w:rsidR="00EE11C7" w:rsidRPr="004C2DDB" w:rsidRDefault="00EE11C7" w:rsidP="00EE11C7">
      <w:pPr>
        <w:pStyle w:val="FP"/>
        <w:rPr>
          <w:i/>
          <w:iCs/>
          <w:lang w:eastAsia="en-US"/>
        </w:rPr>
      </w:pPr>
    </w:p>
    <w:p w14:paraId="501C87C6" w14:textId="77777777" w:rsidR="00EE11C7" w:rsidRPr="004C2DDB" w:rsidRDefault="00EE11C7" w:rsidP="00EE11C7">
      <w:pPr>
        <w:keepNext/>
        <w:rPr>
          <w:b/>
          <w:bCs/>
          <w:lang w:eastAsia="en-US"/>
        </w:rPr>
      </w:pPr>
      <w:r w:rsidRPr="004C2DDB">
        <w:rPr>
          <w:b/>
          <w:bCs/>
          <w:lang w:eastAsia="en-US"/>
        </w:rPr>
        <w:t>Discussion and conclusion:</w:t>
      </w:r>
    </w:p>
    <w:p w14:paraId="719189CC" w14:textId="36B40923" w:rsidR="00EE11C7" w:rsidRDefault="00EE11C7" w:rsidP="00EE11C7">
      <w:pPr>
        <w:rPr>
          <w:lang w:eastAsia="en-US"/>
        </w:rPr>
      </w:pPr>
      <w:r>
        <w:rPr>
          <w:lang w:eastAsia="en-US"/>
        </w:rPr>
        <w:t xml:space="preserve">This was </w:t>
      </w:r>
      <w:r w:rsidRPr="00EE11C7">
        <w:rPr>
          <w:color w:val="0000FF"/>
          <w:lang w:eastAsia="en-US"/>
        </w:rPr>
        <w:t>noted</w:t>
      </w:r>
      <w:r>
        <w:rPr>
          <w:lang w:eastAsia="en-US"/>
        </w:rPr>
        <w:t>.</w:t>
      </w:r>
    </w:p>
    <w:p w14:paraId="5F7AAF8F" w14:textId="33CF625A" w:rsidR="00EE11C7" w:rsidRDefault="00EE11C7" w:rsidP="00EE11C7">
      <w:pPr>
        <w:rPr>
          <w:lang w:eastAsia="en-US"/>
        </w:rPr>
      </w:pPr>
    </w:p>
    <w:p w14:paraId="6F1866C9" w14:textId="02A9D7F7" w:rsidR="00573CD1" w:rsidRDefault="00573CD1" w:rsidP="00573CD1">
      <w:pPr>
        <w:keepNext/>
        <w:pBdr>
          <w:top w:val="single" w:sz="4" w:space="1" w:color="auto"/>
        </w:pBdr>
        <w:rPr>
          <w:lang w:eastAsia="en-US"/>
        </w:rPr>
      </w:pPr>
      <w:r w:rsidRPr="004C2DDB">
        <w:rPr>
          <w:color w:val="0000FF"/>
          <w:lang w:eastAsia="en-US"/>
        </w:rPr>
        <w:t>S2-2208</w:t>
      </w:r>
      <w:r>
        <w:rPr>
          <w:color w:val="0000FF"/>
          <w:lang w:eastAsia="en-US"/>
        </w:rPr>
        <w:t>769</w:t>
      </w:r>
      <w:r>
        <w:rPr>
          <w:lang w:eastAsia="en-US"/>
        </w:rPr>
        <w:t xml:space="preserve"> (CR) Clarification when access SNPN using CH with AAA-S(Source: Ericsson)</w:t>
      </w:r>
    </w:p>
    <w:p w14:paraId="2F4E36DC" w14:textId="77777777" w:rsidR="00573CD1" w:rsidRPr="004C2DDB" w:rsidRDefault="00573CD1" w:rsidP="00573CD1">
      <w:pPr>
        <w:keepNext/>
        <w:rPr>
          <w:b/>
          <w:bCs/>
          <w:lang w:eastAsia="en-US"/>
        </w:rPr>
      </w:pPr>
      <w:r w:rsidRPr="004C2DDB">
        <w:rPr>
          <w:b/>
          <w:bCs/>
          <w:lang w:eastAsia="en-US"/>
        </w:rPr>
        <w:t>Discussion and conclusion:</w:t>
      </w:r>
    </w:p>
    <w:p w14:paraId="35FCD9FB" w14:textId="7898996C" w:rsidR="00EE11C7" w:rsidRPr="00573CD1" w:rsidRDefault="00573CD1" w:rsidP="00EE11C7">
      <w:r>
        <w:rPr>
          <w:lang w:eastAsia="en-US"/>
        </w:rPr>
        <w:t xml:space="preserve">r03 + changes was agreed. The revision, allocated in </w:t>
      </w:r>
      <w:r w:rsidRPr="00573CD1">
        <w:rPr>
          <w:color w:val="0000FF"/>
          <w:lang w:eastAsia="en-US"/>
        </w:rPr>
        <w:t>S2-2209673</w:t>
      </w:r>
      <w:r>
        <w:t xml:space="preserve"> was then </w:t>
      </w:r>
      <w:r w:rsidRPr="00C3284B">
        <w:rPr>
          <w:color w:val="FF0000"/>
          <w:lang w:eastAsia="en-US"/>
        </w:rPr>
        <w:t>approved</w:t>
      </w:r>
      <w:r>
        <w:t>.</w:t>
      </w:r>
    </w:p>
    <w:p w14:paraId="716F0C59" w14:textId="77777777" w:rsidR="00EE11C7" w:rsidRDefault="00EE11C7" w:rsidP="00EE11C7">
      <w:pPr>
        <w:rPr>
          <w:lang w:eastAsia="en-US"/>
        </w:rPr>
      </w:pPr>
    </w:p>
    <w:p w14:paraId="0E7C62B0" w14:textId="77777777" w:rsidR="00573CD1" w:rsidRDefault="00573CD1" w:rsidP="00573CD1">
      <w:pPr>
        <w:keepNext/>
        <w:pBdr>
          <w:top w:val="single" w:sz="4" w:space="1" w:color="auto"/>
        </w:pBdr>
        <w:rPr>
          <w:lang w:eastAsia="en-US"/>
        </w:rPr>
      </w:pPr>
      <w:r w:rsidRPr="004C2DDB">
        <w:rPr>
          <w:color w:val="0000FF"/>
          <w:lang w:eastAsia="en-US"/>
        </w:rPr>
        <w:t>S2-2208839</w:t>
      </w:r>
      <w:r>
        <w:rPr>
          <w:lang w:eastAsia="en-US"/>
        </w:rPr>
        <w:t xml:space="preserve"> (CR) 23.501 CR3675R1: Alignment with SA WG3 agreement on usage of SUCI when CH is legacy AAA (Source: Qualcomm Incorporated)</w:t>
      </w:r>
    </w:p>
    <w:p w14:paraId="54E2A026" w14:textId="77777777" w:rsidR="00573CD1" w:rsidRPr="004C2DDB" w:rsidRDefault="00573CD1" w:rsidP="00573CD1">
      <w:pPr>
        <w:pStyle w:val="FP"/>
        <w:rPr>
          <w:b/>
          <w:bCs/>
          <w:i/>
          <w:iCs/>
          <w:lang w:eastAsia="en-US"/>
        </w:rPr>
      </w:pPr>
      <w:r w:rsidRPr="004C2DDB">
        <w:rPr>
          <w:b/>
          <w:bCs/>
          <w:i/>
          <w:iCs/>
          <w:lang w:eastAsia="en-US"/>
        </w:rPr>
        <w:t>e-mail comments:</w:t>
      </w:r>
    </w:p>
    <w:p w14:paraId="1526C413" w14:textId="77777777" w:rsidR="00573CD1" w:rsidRPr="004C2DDB" w:rsidRDefault="00573CD1" w:rsidP="00573CD1">
      <w:pPr>
        <w:pStyle w:val="FP"/>
        <w:rPr>
          <w:i/>
          <w:iCs/>
          <w:lang w:eastAsia="en-US"/>
        </w:rPr>
      </w:pPr>
      <w:r w:rsidRPr="004C2DDB">
        <w:rPr>
          <w:i/>
          <w:iCs/>
          <w:lang w:eastAsia="en-US"/>
        </w:rPr>
        <w:t>Peter Hedman (Ericsson) provides comments</w:t>
      </w:r>
    </w:p>
    <w:p w14:paraId="0B3CC075" w14:textId="77777777" w:rsidR="00573CD1" w:rsidRPr="004C2DDB" w:rsidRDefault="00573CD1" w:rsidP="00573CD1">
      <w:pPr>
        <w:pStyle w:val="FP"/>
        <w:rPr>
          <w:i/>
          <w:iCs/>
          <w:lang w:eastAsia="en-US"/>
        </w:rPr>
      </w:pPr>
      <w:r w:rsidRPr="004C2DDB">
        <w:rPr>
          <w:i/>
          <w:iCs/>
          <w:lang w:eastAsia="en-US"/>
        </w:rPr>
        <w:t>Fei (OPPO) comments</w:t>
      </w:r>
    </w:p>
    <w:p w14:paraId="34AFFAC8" w14:textId="77777777" w:rsidR="00573CD1" w:rsidRPr="004C2DDB" w:rsidRDefault="00573CD1" w:rsidP="00573CD1">
      <w:pPr>
        <w:pStyle w:val="FP"/>
        <w:rPr>
          <w:i/>
          <w:iCs/>
          <w:lang w:eastAsia="en-US"/>
        </w:rPr>
      </w:pPr>
      <w:r w:rsidRPr="004C2DDB">
        <w:rPr>
          <w:i/>
          <w:iCs/>
          <w:lang w:eastAsia="en-US"/>
        </w:rPr>
        <w:t>Haris(Qualcomm) provides r01</w:t>
      </w:r>
    </w:p>
    <w:p w14:paraId="5E349FEC" w14:textId="77777777" w:rsidR="00573CD1" w:rsidRPr="004C2DDB" w:rsidRDefault="00573CD1" w:rsidP="00573CD1">
      <w:pPr>
        <w:pStyle w:val="FP"/>
        <w:rPr>
          <w:i/>
          <w:iCs/>
          <w:lang w:eastAsia="en-US"/>
        </w:rPr>
      </w:pPr>
      <w:r w:rsidRPr="004C2DDB">
        <w:rPr>
          <w:i/>
          <w:iCs/>
          <w:lang w:eastAsia="en-US"/>
        </w:rPr>
        <w:t>Haris(Qualcomm) responds</w:t>
      </w:r>
    </w:p>
    <w:p w14:paraId="23E815B3" w14:textId="77777777" w:rsidR="00573CD1" w:rsidRPr="004C2DDB" w:rsidRDefault="00573CD1" w:rsidP="00573CD1">
      <w:pPr>
        <w:pStyle w:val="FP"/>
        <w:rPr>
          <w:i/>
          <w:iCs/>
          <w:lang w:eastAsia="en-US"/>
        </w:rPr>
      </w:pPr>
      <w:r w:rsidRPr="004C2DDB">
        <w:rPr>
          <w:i/>
          <w:iCs/>
          <w:lang w:eastAsia="en-US"/>
        </w:rPr>
        <w:t>Genadi (Lenovo) comments to r01.</w:t>
      </w:r>
    </w:p>
    <w:p w14:paraId="19953C43" w14:textId="77777777" w:rsidR="00573CD1" w:rsidRPr="004C2DDB" w:rsidRDefault="00573CD1" w:rsidP="00573CD1">
      <w:pPr>
        <w:pStyle w:val="FP"/>
        <w:rPr>
          <w:i/>
          <w:iCs/>
          <w:lang w:eastAsia="en-US"/>
        </w:rPr>
      </w:pPr>
      <w:r w:rsidRPr="004C2DDB">
        <w:rPr>
          <w:i/>
          <w:iCs/>
          <w:lang w:eastAsia="en-US"/>
        </w:rPr>
        <w:t>Genadi (Lenovo) responds to Haris (Qualcomm).</w:t>
      </w:r>
    </w:p>
    <w:p w14:paraId="0D358DB7" w14:textId="77777777" w:rsidR="00573CD1" w:rsidRPr="004C2DDB" w:rsidRDefault="00573CD1" w:rsidP="00573CD1">
      <w:pPr>
        <w:pStyle w:val="FP"/>
        <w:rPr>
          <w:i/>
          <w:iCs/>
          <w:lang w:eastAsia="en-US"/>
        </w:rPr>
      </w:pPr>
      <w:r w:rsidRPr="004C2DDB">
        <w:rPr>
          <w:i/>
          <w:iCs/>
          <w:lang w:eastAsia="en-US"/>
        </w:rPr>
        <w:t>Qianghua (Huawei) comments on the same point with Genadi</w:t>
      </w:r>
    </w:p>
    <w:p w14:paraId="5A8A61DF" w14:textId="77777777" w:rsidR="00573CD1" w:rsidRPr="004C2DDB" w:rsidRDefault="00573CD1" w:rsidP="00573CD1">
      <w:pPr>
        <w:pStyle w:val="FP"/>
        <w:rPr>
          <w:i/>
          <w:iCs/>
          <w:lang w:eastAsia="en-US"/>
        </w:rPr>
      </w:pPr>
      <w:r w:rsidRPr="004C2DDB">
        <w:rPr>
          <w:i/>
          <w:iCs/>
          <w:lang w:eastAsia="en-US"/>
        </w:rPr>
        <w:t>Genadi (Lenovo) agrees with the proposal by Qianghua (Huawei).</w:t>
      </w:r>
    </w:p>
    <w:p w14:paraId="09D9914A" w14:textId="77777777" w:rsidR="00573CD1" w:rsidRPr="004C2DDB" w:rsidRDefault="00573CD1" w:rsidP="00573CD1">
      <w:pPr>
        <w:pStyle w:val="FP"/>
        <w:rPr>
          <w:i/>
          <w:iCs/>
          <w:lang w:eastAsia="en-US"/>
        </w:rPr>
      </w:pPr>
      <w:r w:rsidRPr="004C2DDB">
        <w:rPr>
          <w:i/>
          <w:iCs/>
          <w:lang w:eastAsia="en-US"/>
        </w:rPr>
        <w:t>Chia-Lin (MediaTek) provides the comments on r01 and suggest to remove the change from clause 5.30.2.4.2</w:t>
      </w:r>
    </w:p>
    <w:p w14:paraId="7AA77F39" w14:textId="77777777" w:rsidR="00573CD1" w:rsidRPr="004C2DDB" w:rsidRDefault="00573CD1" w:rsidP="00573CD1">
      <w:pPr>
        <w:pStyle w:val="FP"/>
        <w:rPr>
          <w:i/>
          <w:iCs/>
          <w:lang w:eastAsia="en-US"/>
        </w:rPr>
      </w:pPr>
      <w:r w:rsidRPr="004C2DDB">
        <w:rPr>
          <w:i/>
          <w:iCs/>
          <w:lang w:eastAsia="en-US"/>
        </w:rPr>
        <w:t>Peter Hedman (Ericsson) provides r02</w:t>
      </w:r>
    </w:p>
    <w:p w14:paraId="06C8A885" w14:textId="77777777" w:rsidR="00573CD1" w:rsidRPr="004C2DDB" w:rsidRDefault="00573CD1" w:rsidP="00573CD1">
      <w:pPr>
        <w:pStyle w:val="FP"/>
        <w:rPr>
          <w:i/>
          <w:iCs/>
          <w:lang w:eastAsia="en-US"/>
        </w:rPr>
      </w:pPr>
      <w:r w:rsidRPr="004C2DDB">
        <w:rPr>
          <w:i/>
          <w:iCs/>
          <w:lang w:eastAsia="en-US"/>
        </w:rPr>
        <w:t>Haris(Qualcomm) asks questions on r02</w:t>
      </w:r>
    </w:p>
    <w:p w14:paraId="5AF59EB4" w14:textId="77777777" w:rsidR="00573CD1" w:rsidRPr="004C2DDB" w:rsidRDefault="00573CD1" w:rsidP="00573CD1">
      <w:pPr>
        <w:pStyle w:val="FP"/>
        <w:rPr>
          <w:i/>
          <w:iCs/>
          <w:lang w:eastAsia="en-US"/>
        </w:rPr>
      </w:pPr>
      <w:r w:rsidRPr="004C2DDB">
        <w:rPr>
          <w:i/>
          <w:iCs/>
          <w:lang w:eastAsia="en-US"/>
        </w:rPr>
        <w:t>Haris(Qualcomm) provides r03</w:t>
      </w:r>
    </w:p>
    <w:p w14:paraId="1BD63590" w14:textId="77777777" w:rsidR="00573CD1" w:rsidRPr="004C2DDB" w:rsidRDefault="00573CD1" w:rsidP="00573CD1">
      <w:pPr>
        <w:pStyle w:val="FP"/>
        <w:rPr>
          <w:i/>
          <w:iCs/>
          <w:lang w:eastAsia="en-US"/>
        </w:rPr>
      </w:pPr>
      <w:r w:rsidRPr="004C2DDB">
        <w:rPr>
          <w:i/>
          <w:iCs/>
          <w:lang w:eastAsia="en-US"/>
        </w:rPr>
        <w:t>Fei (OPPO) comments and provides r04.</w:t>
      </w:r>
    </w:p>
    <w:p w14:paraId="03D18472" w14:textId="77777777" w:rsidR="00573CD1" w:rsidRPr="004C2DDB" w:rsidRDefault="00573CD1" w:rsidP="00573CD1">
      <w:pPr>
        <w:pStyle w:val="FP"/>
        <w:rPr>
          <w:i/>
          <w:iCs/>
          <w:lang w:eastAsia="en-US"/>
        </w:rPr>
      </w:pPr>
      <w:r w:rsidRPr="004C2DDB">
        <w:rPr>
          <w:i/>
          <w:iCs/>
          <w:lang w:eastAsia="en-US"/>
        </w:rPr>
        <w:t>Chia-Lin (MediaTek) provides r05</w:t>
      </w:r>
    </w:p>
    <w:p w14:paraId="17D2C68F" w14:textId="77777777" w:rsidR="00573CD1" w:rsidRPr="004C2DDB" w:rsidRDefault="00573CD1" w:rsidP="00573CD1">
      <w:pPr>
        <w:pStyle w:val="FP"/>
        <w:rPr>
          <w:i/>
          <w:iCs/>
          <w:lang w:eastAsia="en-US"/>
        </w:rPr>
      </w:pPr>
      <w:r w:rsidRPr="004C2DDB">
        <w:rPr>
          <w:i/>
          <w:iCs/>
          <w:lang w:eastAsia="en-US"/>
        </w:rPr>
        <w:t>Haris(Qualcomm) indicates that r05 is not acceptable</w:t>
      </w:r>
    </w:p>
    <w:p w14:paraId="0C1817D2" w14:textId="77777777" w:rsidR="00573CD1" w:rsidRPr="004C2DDB" w:rsidRDefault="00573CD1" w:rsidP="00573CD1">
      <w:pPr>
        <w:pStyle w:val="FP"/>
        <w:rPr>
          <w:i/>
          <w:iCs/>
          <w:lang w:eastAsia="en-US"/>
        </w:rPr>
      </w:pPr>
      <w:r w:rsidRPr="004C2DDB">
        <w:rPr>
          <w:i/>
          <w:iCs/>
          <w:lang w:eastAsia="en-US"/>
        </w:rPr>
        <w:t>Peter Hedman (Ericsson) provides reply</w:t>
      </w:r>
    </w:p>
    <w:p w14:paraId="13568BCA" w14:textId="77777777" w:rsidR="00573CD1" w:rsidRPr="004C2DDB" w:rsidRDefault="00573CD1" w:rsidP="00573CD1">
      <w:pPr>
        <w:pStyle w:val="FP"/>
        <w:rPr>
          <w:i/>
          <w:iCs/>
          <w:lang w:eastAsia="en-US"/>
        </w:rPr>
      </w:pPr>
      <w:r w:rsidRPr="004C2DDB">
        <w:rPr>
          <w:i/>
          <w:iCs/>
          <w:lang w:eastAsia="en-US"/>
        </w:rPr>
        <w:t>Peter Hedman (Ericsson) provides reply and r05 is ok</w:t>
      </w:r>
    </w:p>
    <w:p w14:paraId="7A3D7635" w14:textId="77777777" w:rsidR="00573CD1" w:rsidRPr="004C2DDB" w:rsidRDefault="00573CD1" w:rsidP="00573CD1">
      <w:pPr>
        <w:pStyle w:val="FP"/>
        <w:rPr>
          <w:i/>
          <w:iCs/>
          <w:lang w:eastAsia="en-US"/>
        </w:rPr>
      </w:pPr>
      <w:r w:rsidRPr="004C2DDB">
        <w:rPr>
          <w:i/>
          <w:iCs/>
          <w:lang w:eastAsia="en-US"/>
        </w:rPr>
        <w:t>Haris(Qualcomm) responds to Peter</w:t>
      </w:r>
    </w:p>
    <w:p w14:paraId="22ECC771" w14:textId="77777777" w:rsidR="00573CD1" w:rsidRPr="004C2DDB" w:rsidRDefault="00573CD1" w:rsidP="00573CD1">
      <w:pPr>
        <w:pStyle w:val="FP"/>
        <w:rPr>
          <w:i/>
          <w:iCs/>
          <w:lang w:eastAsia="en-US"/>
        </w:rPr>
      </w:pPr>
      <w:r w:rsidRPr="004C2DDB">
        <w:rPr>
          <w:i/>
          <w:iCs/>
          <w:lang w:eastAsia="en-US"/>
        </w:rPr>
        <w:t>==== Revisions Deadline ====</w:t>
      </w:r>
    </w:p>
    <w:p w14:paraId="70ABFB03" w14:textId="77777777" w:rsidR="00573CD1" w:rsidRPr="004C2DDB" w:rsidRDefault="00573CD1" w:rsidP="00573CD1">
      <w:pPr>
        <w:pStyle w:val="FP"/>
        <w:rPr>
          <w:i/>
          <w:iCs/>
          <w:lang w:eastAsia="en-US"/>
        </w:rPr>
      </w:pPr>
      <w:r w:rsidRPr="004C2DDB">
        <w:rPr>
          <w:i/>
          <w:iCs/>
          <w:lang w:eastAsia="en-US"/>
        </w:rPr>
        <w:t>Haris(Qualcomm) can only accept r04, r03. Objects to r05, r02. R00 and R01 contain incorrect text</w:t>
      </w:r>
    </w:p>
    <w:p w14:paraId="10C98E70" w14:textId="77777777" w:rsidR="00573CD1" w:rsidRPr="004C2DDB" w:rsidRDefault="00573CD1" w:rsidP="00573CD1">
      <w:pPr>
        <w:pStyle w:val="FP"/>
        <w:rPr>
          <w:i/>
          <w:iCs/>
          <w:lang w:eastAsia="en-US"/>
        </w:rPr>
      </w:pPr>
      <w:r w:rsidRPr="004C2DDB">
        <w:rPr>
          <w:i/>
          <w:iCs/>
          <w:lang w:eastAsia="en-US"/>
        </w:rPr>
        <w:t>Chia-Lin (MediaTek) can only accept r05 and object all other versions including the original one</w:t>
      </w:r>
    </w:p>
    <w:p w14:paraId="1F6A2B57" w14:textId="77777777" w:rsidR="00573CD1" w:rsidRPr="004C2DDB" w:rsidRDefault="00573CD1" w:rsidP="00573CD1">
      <w:pPr>
        <w:pStyle w:val="FP"/>
        <w:rPr>
          <w:i/>
          <w:iCs/>
          <w:lang w:eastAsia="en-US"/>
        </w:rPr>
      </w:pPr>
      <w:r w:rsidRPr="004C2DDB">
        <w:rPr>
          <w:i/>
          <w:iCs/>
          <w:lang w:eastAsia="en-US"/>
        </w:rPr>
        <w:t>Fei (OPPO) can accept r04, r02, r05 and objects other revisions including r00.</w:t>
      </w:r>
    </w:p>
    <w:p w14:paraId="470D7B7A" w14:textId="77777777" w:rsidR="00573CD1" w:rsidRPr="004C2DDB" w:rsidRDefault="00573CD1" w:rsidP="00573CD1">
      <w:pPr>
        <w:pStyle w:val="FP"/>
        <w:rPr>
          <w:i/>
          <w:iCs/>
          <w:lang w:eastAsia="en-US"/>
        </w:rPr>
      </w:pPr>
      <w:r w:rsidRPr="004C2DDB">
        <w:rPr>
          <w:i/>
          <w:iCs/>
          <w:lang w:eastAsia="en-US"/>
        </w:rPr>
        <w:t>Haris(Qualcomm) asks Chia-Lin (Mediatek) to clarify the objection to r04</w:t>
      </w:r>
    </w:p>
    <w:p w14:paraId="6B46CD1C" w14:textId="77777777" w:rsidR="00573CD1" w:rsidRPr="004C2DDB" w:rsidRDefault="00573CD1" w:rsidP="00573CD1">
      <w:pPr>
        <w:pStyle w:val="FP"/>
        <w:rPr>
          <w:i/>
          <w:iCs/>
          <w:lang w:eastAsia="en-US"/>
        </w:rPr>
      </w:pPr>
      <w:r w:rsidRPr="004C2DDB">
        <w:rPr>
          <w:i/>
          <w:iCs/>
          <w:lang w:eastAsia="en-US"/>
        </w:rPr>
        <w:t>Qianghua (Huawei) OK with r01, r02, r03, r04, r05. But not the original</w:t>
      </w:r>
    </w:p>
    <w:p w14:paraId="1637AA8E" w14:textId="77777777" w:rsidR="00573CD1" w:rsidRPr="004C2DDB" w:rsidRDefault="00573CD1" w:rsidP="00573CD1">
      <w:pPr>
        <w:pStyle w:val="FP"/>
        <w:rPr>
          <w:i/>
          <w:iCs/>
          <w:lang w:eastAsia="en-US"/>
        </w:rPr>
      </w:pPr>
      <w:r w:rsidRPr="004C2DDB">
        <w:rPr>
          <w:i/>
          <w:iCs/>
          <w:lang w:eastAsia="en-US"/>
        </w:rPr>
        <w:t>Peter Hedman (Ericsson) provides reply that the note in 08769 clarifies that UDM handles the privacy as well i.e. the note is not needed in this CR</w:t>
      </w:r>
    </w:p>
    <w:p w14:paraId="7096B4F7" w14:textId="77777777" w:rsidR="00573CD1" w:rsidRPr="004C2DDB" w:rsidRDefault="00573CD1" w:rsidP="00573CD1">
      <w:pPr>
        <w:pStyle w:val="FP"/>
        <w:rPr>
          <w:i/>
          <w:iCs/>
          <w:lang w:eastAsia="en-US"/>
        </w:rPr>
      </w:pPr>
      <w:r w:rsidRPr="004C2DDB">
        <w:rPr>
          <w:i/>
          <w:iCs/>
          <w:lang w:eastAsia="en-US"/>
        </w:rPr>
        <w:t>Chia-Lin (MediaTek) responds to Haris (Qualcomm)</w:t>
      </w:r>
    </w:p>
    <w:p w14:paraId="60A96E73" w14:textId="77777777" w:rsidR="00573CD1" w:rsidRDefault="00573CD1" w:rsidP="00573CD1">
      <w:pPr>
        <w:pStyle w:val="FP"/>
        <w:rPr>
          <w:i/>
          <w:iCs/>
          <w:lang w:eastAsia="en-US"/>
        </w:rPr>
      </w:pPr>
      <w:r w:rsidRPr="004C2DDB">
        <w:rPr>
          <w:i/>
          <w:iCs/>
          <w:lang w:eastAsia="en-US"/>
        </w:rPr>
        <w:lastRenderedPageBreak/>
        <w:t>==== Final Deadline ====</w:t>
      </w:r>
    </w:p>
    <w:p w14:paraId="5EFF2265" w14:textId="77777777" w:rsidR="00573CD1" w:rsidRPr="004C2DDB" w:rsidRDefault="00573CD1" w:rsidP="00573CD1">
      <w:pPr>
        <w:pStyle w:val="FP"/>
        <w:rPr>
          <w:i/>
          <w:iCs/>
          <w:lang w:eastAsia="en-US"/>
        </w:rPr>
      </w:pPr>
    </w:p>
    <w:p w14:paraId="7CD756C0" w14:textId="77777777" w:rsidR="00573CD1" w:rsidRPr="004C2DDB" w:rsidRDefault="00573CD1" w:rsidP="00573CD1">
      <w:pPr>
        <w:keepNext/>
        <w:rPr>
          <w:b/>
          <w:bCs/>
          <w:lang w:eastAsia="en-US"/>
        </w:rPr>
      </w:pPr>
      <w:r w:rsidRPr="004C2DDB">
        <w:rPr>
          <w:b/>
          <w:bCs/>
          <w:lang w:eastAsia="en-US"/>
        </w:rPr>
        <w:t>Discussion and conclusion:</w:t>
      </w:r>
    </w:p>
    <w:p w14:paraId="6C2810B0" w14:textId="2DDD530E" w:rsidR="00573CD1" w:rsidRPr="00573CD1" w:rsidRDefault="00573CD1" w:rsidP="00573CD1">
      <w:r>
        <w:rPr>
          <w:lang w:eastAsia="en-US"/>
        </w:rPr>
        <w:t xml:space="preserve">r04 was proposed. MediaTek commented that the note in r05 is needed. </w:t>
      </w:r>
      <w:r w:rsidRPr="004C2DDB">
        <w:rPr>
          <w:color w:val="0000FF"/>
          <w:lang w:eastAsia="en-US"/>
        </w:rPr>
        <w:t>S2-2208839</w:t>
      </w:r>
      <w:r>
        <w:rPr>
          <w:color w:val="0000FF"/>
          <w:lang w:eastAsia="en-US"/>
        </w:rPr>
        <w:t>r05</w:t>
      </w:r>
      <w:r>
        <w:t xml:space="preserve"> was agreed and revised in </w:t>
      </w:r>
      <w:r w:rsidRPr="00573CD1">
        <w:rPr>
          <w:color w:val="0000FF"/>
        </w:rPr>
        <w:t>S2-2209947</w:t>
      </w:r>
      <w:r>
        <w:t xml:space="preserve">, which was </w:t>
      </w:r>
      <w:r w:rsidRPr="00C3284B">
        <w:rPr>
          <w:color w:val="FF0000"/>
          <w:lang w:eastAsia="en-US"/>
        </w:rPr>
        <w:t>approved</w:t>
      </w:r>
      <w:r>
        <w:t>.</w:t>
      </w:r>
    </w:p>
    <w:p w14:paraId="3DFBFCD0" w14:textId="071E7B9A" w:rsidR="00573CD1" w:rsidRDefault="00573CD1" w:rsidP="00573CD1">
      <w:pPr>
        <w:rPr>
          <w:lang w:eastAsia="en-US"/>
        </w:rPr>
      </w:pPr>
    </w:p>
    <w:p w14:paraId="5B037DB0" w14:textId="4DDEC469" w:rsidR="00573CD1" w:rsidRDefault="00573CD1" w:rsidP="00573CD1">
      <w:pPr>
        <w:keepNext/>
        <w:pBdr>
          <w:top w:val="single" w:sz="4" w:space="1" w:color="auto"/>
        </w:pBdr>
        <w:rPr>
          <w:lang w:eastAsia="en-US"/>
        </w:rPr>
      </w:pPr>
      <w:r w:rsidRPr="004C2DDB">
        <w:rPr>
          <w:color w:val="0000FF"/>
          <w:lang w:eastAsia="en-US"/>
        </w:rPr>
        <w:t>S2-220</w:t>
      </w:r>
      <w:r>
        <w:rPr>
          <w:color w:val="0000FF"/>
          <w:lang w:eastAsia="en-US"/>
        </w:rPr>
        <w:t>8744</w:t>
      </w:r>
      <w:r>
        <w:rPr>
          <w:lang w:eastAsia="en-US"/>
        </w:rPr>
        <w:t xml:space="preserve"> (LS OUT) [DRAFT] LS reply on Indication of Network Assisted Positioning method (Source: Huawei, HiSilicon)</w:t>
      </w:r>
    </w:p>
    <w:p w14:paraId="2FF9B55C" w14:textId="77777777" w:rsidR="00573CD1" w:rsidRPr="004C2DDB" w:rsidRDefault="00573CD1" w:rsidP="00573CD1">
      <w:pPr>
        <w:pStyle w:val="FP"/>
        <w:rPr>
          <w:b/>
          <w:bCs/>
          <w:i/>
          <w:iCs/>
          <w:lang w:eastAsia="en-US"/>
        </w:rPr>
      </w:pPr>
      <w:r w:rsidRPr="004C2DDB">
        <w:rPr>
          <w:b/>
          <w:bCs/>
          <w:i/>
          <w:iCs/>
          <w:lang w:eastAsia="en-US"/>
        </w:rPr>
        <w:t>e-mail comments:</w:t>
      </w:r>
    </w:p>
    <w:p w14:paraId="19AF5DE5" w14:textId="77777777" w:rsidR="00573CD1" w:rsidRPr="004C2DDB" w:rsidRDefault="00573CD1" w:rsidP="00573CD1">
      <w:pPr>
        <w:pStyle w:val="FP"/>
        <w:rPr>
          <w:i/>
          <w:iCs/>
          <w:lang w:eastAsia="en-US"/>
        </w:rPr>
      </w:pPr>
    </w:p>
    <w:p w14:paraId="77B1DB00" w14:textId="77777777" w:rsidR="00573CD1" w:rsidRPr="004C2DDB" w:rsidRDefault="00573CD1" w:rsidP="00573CD1">
      <w:pPr>
        <w:keepNext/>
        <w:rPr>
          <w:b/>
          <w:bCs/>
          <w:lang w:eastAsia="en-US"/>
        </w:rPr>
      </w:pPr>
      <w:r w:rsidRPr="004C2DDB">
        <w:rPr>
          <w:b/>
          <w:bCs/>
          <w:lang w:eastAsia="en-US"/>
        </w:rPr>
        <w:t>Discussion and conclusion:</w:t>
      </w:r>
    </w:p>
    <w:p w14:paraId="7D2B93C5" w14:textId="2EA3170C" w:rsidR="00573CD1" w:rsidRDefault="00573CD1" w:rsidP="00573CD1">
      <w:pPr>
        <w:rPr>
          <w:lang w:eastAsia="en-US"/>
        </w:rPr>
      </w:pPr>
      <w:r>
        <w:rPr>
          <w:lang w:eastAsia="en-US"/>
        </w:rPr>
        <w:t xml:space="preserve">The related CRs were noted and this LS was </w:t>
      </w:r>
      <w:r w:rsidRPr="00573CD1">
        <w:rPr>
          <w:color w:val="0000FF"/>
          <w:lang w:eastAsia="en-US"/>
        </w:rPr>
        <w:t xml:space="preserve">postponed </w:t>
      </w:r>
      <w:r>
        <w:rPr>
          <w:lang w:eastAsia="en-US"/>
        </w:rPr>
        <w:t xml:space="preserve">and </w:t>
      </w:r>
      <w:r w:rsidRPr="00573CD1">
        <w:rPr>
          <w:color w:val="0000FF"/>
          <w:lang w:eastAsia="en-US"/>
        </w:rPr>
        <w:t>S2-2209573</w:t>
      </w:r>
      <w:r>
        <w:rPr>
          <w:lang w:eastAsia="en-US"/>
        </w:rPr>
        <w:t xml:space="preserve"> was </w:t>
      </w:r>
      <w:r w:rsidRPr="00573CD1">
        <w:rPr>
          <w:color w:val="FF0000"/>
          <w:lang w:eastAsia="en-US"/>
        </w:rPr>
        <w:t>withdrawn</w:t>
      </w:r>
      <w:r>
        <w:rPr>
          <w:lang w:eastAsia="en-US"/>
        </w:rPr>
        <w:t>.</w:t>
      </w:r>
    </w:p>
    <w:p w14:paraId="377873B9" w14:textId="0BD0E7AD" w:rsidR="00573CD1" w:rsidRDefault="00573CD1" w:rsidP="00573CD1">
      <w:pPr>
        <w:rPr>
          <w:lang w:eastAsia="en-US"/>
        </w:rPr>
      </w:pPr>
    </w:p>
    <w:p w14:paraId="0D425432" w14:textId="77777777" w:rsidR="00573CD1" w:rsidRDefault="00573CD1" w:rsidP="00573CD1">
      <w:pPr>
        <w:keepNext/>
        <w:pBdr>
          <w:top w:val="single" w:sz="4" w:space="1" w:color="auto"/>
        </w:pBdr>
        <w:rPr>
          <w:lang w:eastAsia="en-US"/>
        </w:rPr>
      </w:pPr>
      <w:r w:rsidRPr="004C2DDB">
        <w:rPr>
          <w:color w:val="0000FF"/>
          <w:lang w:eastAsia="en-US"/>
        </w:rPr>
        <w:t>S2-2208714</w:t>
      </w:r>
      <w:r>
        <w:rPr>
          <w:lang w:eastAsia="en-US"/>
        </w:rPr>
        <w:t xml:space="preserve"> (P-CR) KI#1_Conclusion update for QoS provision for KI#5 muticast group. (Source: China Telecom)</w:t>
      </w:r>
    </w:p>
    <w:p w14:paraId="44A4C453" w14:textId="77777777" w:rsidR="00573CD1" w:rsidRPr="004C2DDB" w:rsidRDefault="00573CD1" w:rsidP="00573CD1">
      <w:pPr>
        <w:pStyle w:val="FP"/>
        <w:rPr>
          <w:b/>
          <w:bCs/>
          <w:i/>
          <w:iCs/>
          <w:lang w:eastAsia="en-US"/>
        </w:rPr>
      </w:pPr>
      <w:r w:rsidRPr="004C2DDB">
        <w:rPr>
          <w:b/>
          <w:bCs/>
          <w:i/>
          <w:iCs/>
          <w:lang w:eastAsia="en-US"/>
        </w:rPr>
        <w:t>e-mail comments:</w:t>
      </w:r>
    </w:p>
    <w:p w14:paraId="000C8CE8" w14:textId="77777777" w:rsidR="00573CD1" w:rsidRPr="004C2DDB" w:rsidRDefault="00573CD1" w:rsidP="00573CD1">
      <w:pPr>
        <w:pStyle w:val="FP"/>
        <w:rPr>
          <w:i/>
          <w:iCs/>
          <w:lang w:eastAsia="en-US"/>
        </w:rPr>
      </w:pPr>
      <w:r w:rsidRPr="004C2DDB">
        <w:rPr>
          <w:i/>
          <w:iCs/>
          <w:lang w:eastAsia="en-US"/>
        </w:rPr>
        <w:t>Stefan (Ericsson) provides comments</w:t>
      </w:r>
    </w:p>
    <w:p w14:paraId="7C865135" w14:textId="77777777" w:rsidR="00573CD1" w:rsidRPr="004C2DDB" w:rsidRDefault="00573CD1" w:rsidP="00573CD1">
      <w:pPr>
        <w:pStyle w:val="FP"/>
        <w:rPr>
          <w:i/>
          <w:iCs/>
          <w:lang w:eastAsia="en-US"/>
        </w:rPr>
      </w:pPr>
      <w:r w:rsidRPr="004C2DDB">
        <w:rPr>
          <w:i/>
          <w:iCs/>
          <w:lang w:eastAsia="en-US"/>
        </w:rPr>
        <w:t>Qianghua (Huawei) also suggests to consider this as part of KI#3, but with different views on how to use such QoS</w:t>
      </w:r>
    </w:p>
    <w:p w14:paraId="47E64F8C" w14:textId="77777777" w:rsidR="00573CD1" w:rsidRPr="004C2DDB" w:rsidRDefault="00573CD1" w:rsidP="00573CD1">
      <w:pPr>
        <w:pStyle w:val="FP"/>
        <w:rPr>
          <w:i/>
          <w:iCs/>
          <w:lang w:eastAsia="en-US"/>
        </w:rPr>
      </w:pPr>
      <w:r w:rsidRPr="004C2DDB">
        <w:rPr>
          <w:i/>
          <w:iCs/>
          <w:lang w:eastAsia="en-US"/>
        </w:rPr>
        <w:t>Heng (China Telecom) reply</w:t>
      </w:r>
    </w:p>
    <w:p w14:paraId="698687B2" w14:textId="77777777" w:rsidR="00573CD1" w:rsidRPr="004C2DDB" w:rsidRDefault="00573CD1" w:rsidP="00573CD1">
      <w:pPr>
        <w:pStyle w:val="FP"/>
        <w:rPr>
          <w:i/>
          <w:iCs/>
          <w:lang w:eastAsia="en-US"/>
        </w:rPr>
      </w:pPr>
      <w:r w:rsidRPr="004C2DDB">
        <w:rPr>
          <w:i/>
          <w:iCs/>
          <w:lang w:eastAsia="en-US"/>
        </w:rPr>
        <w:t>Sebastian (Qualcomm) comments</w:t>
      </w:r>
    </w:p>
    <w:p w14:paraId="6910AFB2" w14:textId="77777777" w:rsidR="00573CD1" w:rsidRPr="004C2DDB" w:rsidRDefault="00573CD1" w:rsidP="00573CD1">
      <w:pPr>
        <w:pStyle w:val="FP"/>
        <w:rPr>
          <w:i/>
          <w:iCs/>
          <w:lang w:eastAsia="en-US"/>
        </w:rPr>
      </w:pPr>
      <w:r w:rsidRPr="004C2DDB">
        <w:rPr>
          <w:i/>
          <w:iCs/>
          <w:lang w:eastAsia="en-US"/>
        </w:rPr>
        <w:t>Stefan (Ericsson) comments</w:t>
      </w:r>
    </w:p>
    <w:p w14:paraId="40313F6B" w14:textId="77777777" w:rsidR="00573CD1" w:rsidRPr="004C2DDB" w:rsidRDefault="00573CD1" w:rsidP="00573CD1">
      <w:pPr>
        <w:pStyle w:val="FP"/>
        <w:rPr>
          <w:i/>
          <w:iCs/>
          <w:lang w:eastAsia="en-US"/>
        </w:rPr>
      </w:pPr>
      <w:r w:rsidRPr="004C2DDB">
        <w:rPr>
          <w:i/>
          <w:iCs/>
          <w:lang w:eastAsia="en-US"/>
        </w:rPr>
        <w:t>Sang-Jun (Samsung) comments.</w:t>
      </w:r>
    </w:p>
    <w:p w14:paraId="3C5ABA19" w14:textId="77777777" w:rsidR="00573CD1" w:rsidRPr="004C2DDB" w:rsidRDefault="00573CD1" w:rsidP="00573CD1">
      <w:pPr>
        <w:pStyle w:val="FP"/>
        <w:rPr>
          <w:i/>
          <w:iCs/>
          <w:lang w:eastAsia="en-US"/>
        </w:rPr>
      </w:pPr>
      <w:r w:rsidRPr="004C2DDB">
        <w:rPr>
          <w:i/>
          <w:iCs/>
          <w:lang w:eastAsia="en-US"/>
        </w:rPr>
        <w:t>Heng (China Telecom) provide r01.</w:t>
      </w:r>
    </w:p>
    <w:p w14:paraId="7FA21CD5" w14:textId="77777777" w:rsidR="00573CD1" w:rsidRPr="004C2DDB" w:rsidRDefault="00573CD1" w:rsidP="00573CD1">
      <w:pPr>
        <w:pStyle w:val="FP"/>
        <w:rPr>
          <w:i/>
          <w:iCs/>
          <w:lang w:eastAsia="en-US"/>
        </w:rPr>
      </w:pPr>
      <w:r w:rsidRPr="004C2DDB">
        <w:rPr>
          <w:i/>
          <w:iCs/>
          <w:lang w:eastAsia="en-US"/>
        </w:rPr>
        <w:t>Heng (China Telecm) provides r02</w:t>
      </w:r>
    </w:p>
    <w:p w14:paraId="093909B9" w14:textId="77777777" w:rsidR="00573CD1" w:rsidRPr="004C2DDB" w:rsidRDefault="00573CD1" w:rsidP="00573CD1">
      <w:pPr>
        <w:pStyle w:val="FP"/>
        <w:rPr>
          <w:i/>
          <w:iCs/>
          <w:lang w:eastAsia="en-US"/>
        </w:rPr>
      </w:pPr>
      <w:r w:rsidRPr="004C2DDB">
        <w:rPr>
          <w:i/>
          <w:iCs/>
          <w:lang w:eastAsia="en-US"/>
        </w:rPr>
        <w:t>Shubhranshu (Nokia) asks for clarification</w:t>
      </w:r>
    </w:p>
    <w:p w14:paraId="6C36B8E0" w14:textId="77777777" w:rsidR="00573CD1" w:rsidRPr="004C2DDB" w:rsidRDefault="00573CD1" w:rsidP="00573CD1">
      <w:pPr>
        <w:pStyle w:val="FP"/>
        <w:rPr>
          <w:i/>
          <w:iCs/>
          <w:lang w:eastAsia="en-US"/>
        </w:rPr>
      </w:pPr>
      <w:r w:rsidRPr="004C2DDB">
        <w:rPr>
          <w:i/>
          <w:iCs/>
          <w:lang w:eastAsia="en-US"/>
        </w:rPr>
        <w:t>Heng (China Telecom) reply to Shubhranshu and provide r03 to correct the mistake.</w:t>
      </w:r>
    </w:p>
    <w:p w14:paraId="0A5F4BD6" w14:textId="77777777" w:rsidR="00573CD1" w:rsidRPr="004C2DDB" w:rsidRDefault="00573CD1" w:rsidP="00573CD1">
      <w:pPr>
        <w:pStyle w:val="FP"/>
        <w:rPr>
          <w:i/>
          <w:iCs/>
          <w:lang w:eastAsia="en-US"/>
        </w:rPr>
      </w:pPr>
      <w:r w:rsidRPr="004C2DDB">
        <w:rPr>
          <w:i/>
          <w:iCs/>
          <w:lang w:eastAsia="en-US"/>
        </w:rPr>
        <w:t>==== Revisions Deadline ====</w:t>
      </w:r>
    </w:p>
    <w:p w14:paraId="04ECF7EF" w14:textId="77777777" w:rsidR="00573CD1" w:rsidRPr="004C2DDB" w:rsidRDefault="00573CD1" w:rsidP="00573CD1">
      <w:pPr>
        <w:pStyle w:val="FP"/>
        <w:rPr>
          <w:i/>
          <w:iCs/>
          <w:lang w:eastAsia="en-US"/>
        </w:rPr>
      </w:pPr>
      <w:r w:rsidRPr="004C2DDB">
        <w:rPr>
          <w:i/>
          <w:iCs/>
          <w:lang w:eastAsia="en-US"/>
        </w:rPr>
        <w:t>Heng (China Telecom) reply to Shubhranshu (Nokia)</w:t>
      </w:r>
    </w:p>
    <w:p w14:paraId="11F03F3A" w14:textId="77777777" w:rsidR="00573CD1" w:rsidRPr="004C2DDB" w:rsidRDefault="00573CD1" w:rsidP="00573CD1">
      <w:pPr>
        <w:pStyle w:val="FP"/>
        <w:rPr>
          <w:i/>
          <w:iCs/>
          <w:lang w:eastAsia="en-US"/>
        </w:rPr>
      </w:pPr>
      <w:r w:rsidRPr="004C2DDB">
        <w:rPr>
          <w:i/>
          <w:iCs/>
          <w:lang w:eastAsia="en-US"/>
        </w:rPr>
        <w:t>Sebastian (Qualcomm) objects to the PCR (all versions)</w:t>
      </w:r>
    </w:p>
    <w:p w14:paraId="48B65EC6" w14:textId="77777777" w:rsidR="00573CD1" w:rsidRPr="004C2DDB" w:rsidRDefault="00573CD1" w:rsidP="00573CD1">
      <w:pPr>
        <w:pStyle w:val="FP"/>
        <w:rPr>
          <w:i/>
          <w:iCs/>
          <w:lang w:eastAsia="en-US"/>
        </w:rPr>
      </w:pPr>
      <w:r w:rsidRPr="004C2DDB">
        <w:rPr>
          <w:i/>
          <w:iCs/>
          <w:lang w:eastAsia="en-US"/>
        </w:rPr>
        <w:t>Heng (China Telecom) reply to Sebastian (Qualcomm)</w:t>
      </w:r>
    </w:p>
    <w:p w14:paraId="175EAF71" w14:textId="77777777" w:rsidR="00573CD1" w:rsidRPr="004C2DDB" w:rsidRDefault="00573CD1" w:rsidP="00573CD1">
      <w:pPr>
        <w:pStyle w:val="FP"/>
        <w:rPr>
          <w:i/>
          <w:iCs/>
          <w:lang w:eastAsia="en-US"/>
        </w:rPr>
      </w:pPr>
      <w:r w:rsidRPr="004C2DDB">
        <w:rPr>
          <w:i/>
          <w:iCs/>
          <w:lang w:eastAsia="en-US"/>
        </w:rPr>
        <w:t>Sang-Jun (Samsung) proposes to go with r03.</w:t>
      </w:r>
    </w:p>
    <w:p w14:paraId="267D4FE7" w14:textId="77777777" w:rsidR="00573CD1" w:rsidRPr="004C2DDB" w:rsidRDefault="00573CD1" w:rsidP="00573CD1">
      <w:pPr>
        <w:pStyle w:val="FP"/>
        <w:rPr>
          <w:i/>
          <w:iCs/>
          <w:lang w:eastAsia="en-US"/>
        </w:rPr>
      </w:pPr>
      <w:r w:rsidRPr="004C2DDB">
        <w:rPr>
          <w:i/>
          <w:iCs/>
          <w:lang w:eastAsia="en-US"/>
        </w:rPr>
        <w:t>Qianghua (Huawei) proposes to go with r03.</w:t>
      </w:r>
    </w:p>
    <w:p w14:paraId="306F2032" w14:textId="77777777" w:rsidR="00573CD1" w:rsidRPr="004C2DDB" w:rsidRDefault="00573CD1" w:rsidP="00573CD1">
      <w:pPr>
        <w:pStyle w:val="FP"/>
        <w:rPr>
          <w:i/>
          <w:iCs/>
          <w:lang w:eastAsia="en-US"/>
        </w:rPr>
      </w:pPr>
      <w:r w:rsidRPr="004C2DDB">
        <w:rPr>
          <w:i/>
          <w:iCs/>
          <w:lang w:eastAsia="en-US"/>
        </w:rPr>
        <w:t>==== Final Deadline ====</w:t>
      </w:r>
    </w:p>
    <w:p w14:paraId="3232D862" w14:textId="77777777" w:rsidR="00573CD1" w:rsidRPr="004C2DDB" w:rsidRDefault="00573CD1" w:rsidP="00573CD1">
      <w:pPr>
        <w:pStyle w:val="FP"/>
        <w:rPr>
          <w:i/>
          <w:iCs/>
          <w:lang w:eastAsia="en-US"/>
        </w:rPr>
      </w:pPr>
    </w:p>
    <w:p w14:paraId="63A4069C" w14:textId="77777777" w:rsidR="00573CD1" w:rsidRPr="004C2DDB" w:rsidRDefault="00573CD1" w:rsidP="00573CD1">
      <w:pPr>
        <w:keepNext/>
        <w:rPr>
          <w:b/>
          <w:bCs/>
          <w:lang w:eastAsia="en-US"/>
        </w:rPr>
      </w:pPr>
      <w:r w:rsidRPr="004C2DDB">
        <w:rPr>
          <w:b/>
          <w:bCs/>
          <w:lang w:eastAsia="en-US"/>
        </w:rPr>
        <w:t>Discussion and conclusion:</w:t>
      </w:r>
    </w:p>
    <w:p w14:paraId="269E74CD" w14:textId="35E03066" w:rsidR="00573CD1" w:rsidRPr="00573CD1" w:rsidRDefault="00573CD1" w:rsidP="00573CD1">
      <w:r>
        <w:rPr>
          <w:lang w:eastAsia="en-US"/>
        </w:rPr>
        <w:t xml:space="preserve">r03 was proposed. </w:t>
      </w:r>
      <w:r w:rsidRPr="004C2DDB">
        <w:rPr>
          <w:color w:val="0000FF"/>
          <w:lang w:eastAsia="en-US"/>
        </w:rPr>
        <w:t>S2-2208714</w:t>
      </w:r>
      <w:r>
        <w:rPr>
          <w:color w:val="0000FF"/>
          <w:lang w:eastAsia="en-US"/>
        </w:rPr>
        <w:t>r03</w:t>
      </w:r>
      <w:r>
        <w:t xml:space="preserve"> was agreed and was revised to </w:t>
      </w:r>
      <w:r w:rsidRPr="00573CD1">
        <w:rPr>
          <w:color w:val="0000FF"/>
        </w:rPr>
        <w:t>S2-2209948</w:t>
      </w:r>
      <w:r>
        <w:t xml:space="preserve">, which was </w:t>
      </w:r>
      <w:r w:rsidRPr="00C3284B">
        <w:rPr>
          <w:color w:val="FF0000"/>
          <w:lang w:eastAsia="en-US"/>
        </w:rPr>
        <w:t>approved</w:t>
      </w:r>
      <w:r>
        <w:t>.</w:t>
      </w:r>
    </w:p>
    <w:p w14:paraId="68549C1B" w14:textId="10F5A3DC" w:rsidR="00573CD1" w:rsidRDefault="00573CD1" w:rsidP="00573CD1">
      <w:pPr>
        <w:rPr>
          <w:lang w:eastAsia="en-US"/>
        </w:rPr>
      </w:pPr>
    </w:p>
    <w:p w14:paraId="2CE8AE15" w14:textId="77777777" w:rsidR="00573CD1" w:rsidRDefault="00573CD1" w:rsidP="00573CD1">
      <w:pPr>
        <w:keepNext/>
        <w:pBdr>
          <w:top w:val="single" w:sz="4" w:space="1" w:color="auto"/>
        </w:pBdr>
        <w:rPr>
          <w:lang w:eastAsia="en-US"/>
        </w:rPr>
      </w:pPr>
      <w:r w:rsidRPr="004C2DDB">
        <w:rPr>
          <w:color w:val="0000FF"/>
          <w:lang w:eastAsia="en-US"/>
        </w:rPr>
        <w:t>S2-2208646</w:t>
      </w:r>
      <w:r>
        <w:rPr>
          <w:lang w:eastAsia="en-US"/>
        </w:rPr>
        <w:t xml:space="preserve"> (P-CR) Merged Conclusion for FS_GMEC KI#4. (Source: Samsung (Rapp), Huawei (Rapp))</w:t>
      </w:r>
    </w:p>
    <w:p w14:paraId="756B1E16" w14:textId="77777777" w:rsidR="00573CD1" w:rsidRPr="004C2DDB" w:rsidRDefault="00573CD1" w:rsidP="00573CD1">
      <w:pPr>
        <w:pStyle w:val="FP"/>
        <w:rPr>
          <w:b/>
          <w:bCs/>
          <w:i/>
          <w:iCs/>
          <w:lang w:eastAsia="en-US"/>
        </w:rPr>
      </w:pPr>
      <w:r w:rsidRPr="004C2DDB">
        <w:rPr>
          <w:b/>
          <w:bCs/>
          <w:i/>
          <w:iCs/>
          <w:lang w:eastAsia="en-US"/>
        </w:rPr>
        <w:t>e-mail comments:</w:t>
      </w:r>
    </w:p>
    <w:p w14:paraId="296E369E" w14:textId="77777777" w:rsidR="00573CD1" w:rsidRPr="004C2DDB" w:rsidRDefault="00573CD1" w:rsidP="00573CD1">
      <w:pPr>
        <w:pStyle w:val="FP"/>
        <w:rPr>
          <w:i/>
          <w:iCs/>
          <w:lang w:eastAsia="en-US"/>
        </w:rPr>
      </w:pPr>
      <w:r w:rsidRPr="004C2DDB">
        <w:rPr>
          <w:i/>
          <w:iCs/>
          <w:lang w:eastAsia="en-US"/>
        </w:rPr>
        <w:t>Qianghua (Huawei) provides r01</w:t>
      </w:r>
    </w:p>
    <w:p w14:paraId="0432125C" w14:textId="77777777" w:rsidR="00573CD1" w:rsidRPr="004C2DDB" w:rsidRDefault="00573CD1" w:rsidP="00573CD1">
      <w:pPr>
        <w:pStyle w:val="FP"/>
        <w:rPr>
          <w:i/>
          <w:iCs/>
          <w:lang w:eastAsia="en-US"/>
        </w:rPr>
      </w:pPr>
      <w:r w:rsidRPr="004C2DDB">
        <w:rPr>
          <w:i/>
          <w:iCs/>
          <w:lang w:eastAsia="en-US"/>
        </w:rPr>
        <w:t>Laurent (Nokia): provides r02</w:t>
      </w:r>
    </w:p>
    <w:p w14:paraId="0FF7076D" w14:textId="77777777" w:rsidR="00573CD1" w:rsidRPr="004C2DDB" w:rsidRDefault="00573CD1" w:rsidP="00573CD1">
      <w:pPr>
        <w:pStyle w:val="FP"/>
        <w:rPr>
          <w:i/>
          <w:iCs/>
          <w:lang w:eastAsia="en-US"/>
        </w:rPr>
      </w:pPr>
      <w:r w:rsidRPr="004C2DDB">
        <w:rPr>
          <w:i/>
          <w:iCs/>
          <w:lang w:eastAsia="en-US"/>
        </w:rPr>
        <w:t>Qianghua (Huawei) provides r03</w:t>
      </w:r>
    </w:p>
    <w:p w14:paraId="12E49653" w14:textId="77777777" w:rsidR="00573CD1" w:rsidRPr="004C2DDB" w:rsidRDefault="00573CD1" w:rsidP="00573CD1">
      <w:pPr>
        <w:pStyle w:val="FP"/>
        <w:rPr>
          <w:i/>
          <w:iCs/>
          <w:lang w:eastAsia="en-US"/>
        </w:rPr>
      </w:pPr>
      <w:r w:rsidRPr="004C2DDB">
        <w:rPr>
          <w:i/>
          <w:iCs/>
          <w:lang w:eastAsia="en-US"/>
        </w:rPr>
        <w:t>==== Revisions Deadline ====</w:t>
      </w:r>
    </w:p>
    <w:p w14:paraId="6667AAB1" w14:textId="77777777" w:rsidR="00573CD1" w:rsidRPr="004C2DDB" w:rsidRDefault="00573CD1" w:rsidP="00573CD1">
      <w:pPr>
        <w:pStyle w:val="FP"/>
        <w:rPr>
          <w:i/>
          <w:iCs/>
          <w:lang w:eastAsia="en-US"/>
        </w:rPr>
      </w:pPr>
      <w:r w:rsidRPr="004C2DDB">
        <w:rPr>
          <w:i/>
          <w:iCs/>
          <w:lang w:eastAsia="en-US"/>
        </w:rPr>
        <w:t>Stefan (Ericsson) objects to r01-r03 (r00 is empty)</w:t>
      </w:r>
    </w:p>
    <w:p w14:paraId="320C3F83" w14:textId="77777777" w:rsidR="00573CD1" w:rsidRPr="004C2DDB" w:rsidRDefault="00573CD1" w:rsidP="00573CD1">
      <w:pPr>
        <w:pStyle w:val="FP"/>
        <w:rPr>
          <w:i/>
          <w:iCs/>
          <w:lang w:eastAsia="en-US"/>
        </w:rPr>
      </w:pPr>
      <w:r w:rsidRPr="004C2DDB">
        <w:rPr>
          <w:i/>
          <w:iCs/>
          <w:lang w:eastAsia="en-US"/>
        </w:rPr>
        <w:t>Qianghua (Huawei), based on offline discussion, proposes to go with r03 + the following changes:</w:t>
      </w:r>
    </w:p>
    <w:p w14:paraId="1AED5E0F" w14:textId="77777777" w:rsidR="00573CD1" w:rsidRPr="004C2DDB" w:rsidRDefault="00573CD1" w:rsidP="00573CD1">
      <w:pPr>
        <w:pStyle w:val="FP"/>
        <w:rPr>
          <w:i/>
          <w:iCs/>
          <w:lang w:eastAsia="en-US"/>
        </w:rPr>
      </w:pPr>
      <w:r w:rsidRPr="004C2DDB">
        <w:rPr>
          <w:i/>
          <w:iCs/>
          <w:lang w:eastAsia="en-US"/>
        </w:rPr>
        <w:t>Move sentence 'Implementation dependent signaling ... is based on implementation choice.' to the NOTE, and change 'signaling' to 'mechanism'</w:t>
      </w:r>
    </w:p>
    <w:p w14:paraId="1F3E1448" w14:textId="77777777" w:rsidR="00573CD1" w:rsidRPr="004C2DDB" w:rsidRDefault="00573CD1" w:rsidP="00573CD1">
      <w:pPr>
        <w:pStyle w:val="FP"/>
        <w:rPr>
          <w:i/>
          <w:iCs/>
          <w:lang w:eastAsia="en-US"/>
        </w:rPr>
      </w:pPr>
      <w:r w:rsidRPr="004C2DDB">
        <w:rPr>
          <w:i/>
          <w:iCs/>
          <w:lang w:eastAsia="en-US"/>
        </w:rPr>
        <w:t>Add 'except a NOTE such as' after 'No standard impacts are expected for this purpose'</w:t>
      </w:r>
    </w:p>
    <w:p w14:paraId="2B9CD5CA" w14:textId="77777777" w:rsidR="00573CD1" w:rsidRPr="004C2DDB" w:rsidRDefault="00573CD1" w:rsidP="00573CD1">
      <w:pPr>
        <w:pStyle w:val="FP"/>
        <w:rPr>
          <w:i/>
          <w:iCs/>
          <w:lang w:eastAsia="en-US"/>
        </w:rPr>
      </w:pPr>
      <w:r w:rsidRPr="004C2DDB">
        <w:rPr>
          <w:i/>
          <w:iCs/>
          <w:lang w:eastAsia="en-US"/>
        </w:rPr>
        <w:t>Laurent (Nokia): objects to R00-R03</w:t>
      </w:r>
    </w:p>
    <w:p w14:paraId="3AC272BC" w14:textId="77777777" w:rsidR="00573CD1" w:rsidRPr="004C2DDB" w:rsidRDefault="00573CD1" w:rsidP="00573CD1">
      <w:pPr>
        <w:pStyle w:val="FP"/>
        <w:rPr>
          <w:i/>
          <w:iCs/>
          <w:lang w:eastAsia="en-US"/>
        </w:rPr>
      </w:pPr>
      <w:r w:rsidRPr="004C2DDB">
        <w:rPr>
          <w:i/>
          <w:iCs/>
          <w:lang w:eastAsia="en-US"/>
        </w:rPr>
        <w:t>Sang-Jun (Samsung) also supports going with r03 + the following changes:</w:t>
      </w:r>
    </w:p>
    <w:p w14:paraId="50B873A8" w14:textId="77777777" w:rsidR="00573CD1" w:rsidRPr="004C2DDB" w:rsidRDefault="00573CD1" w:rsidP="00573CD1">
      <w:pPr>
        <w:pStyle w:val="FP"/>
        <w:rPr>
          <w:i/>
          <w:iCs/>
          <w:lang w:eastAsia="en-US"/>
        </w:rPr>
      </w:pPr>
      <w:r w:rsidRPr="004C2DDB">
        <w:rPr>
          <w:i/>
          <w:iCs/>
          <w:lang w:eastAsia="en-US"/>
        </w:rPr>
        <w:t>Move sentence 'Implementation dependent signaling ... is based on implementation choice.' to the NOTE, and change 'signaling' to 'mechanism'</w:t>
      </w:r>
    </w:p>
    <w:p w14:paraId="4F39DA4F" w14:textId="77777777" w:rsidR="00573CD1" w:rsidRPr="004C2DDB" w:rsidRDefault="00573CD1" w:rsidP="00573CD1">
      <w:pPr>
        <w:pStyle w:val="FP"/>
        <w:rPr>
          <w:i/>
          <w:iCs/>
          <w:lang w:eastAsia="en-US"/>
        </w:rPr>
      </w:pPr>
      <w:r w:rsidRPr="004C2DDB">
        <w:rPr>
          <w:i/>
          <w:iCs/>
          <w:lang w:eastAsia="en-US"/>
        </w:rPr>
        <w:t>Add 'except a NOTE such as' after 'No standard impacts are expected for this purpose'</w:t>
      </w:r>
    </w:p>
    <w:p w14:paraId="7978E036" w14:textId="77777777" w:rsidR="00573CD1" w:rsidRPr="004C2DDB" w:rsidRDefault="00573CD1" w:rsidP="00573CD1">
      <w:pPr>
        <w:pStyle w:val="FP"/>
        <w:rPr>
          <w:i/>
          <w:iCs/>
          <w:lang w:eastAsia="en-US"/>
        </w:rPr>
      </w:pPr>
      <w:r w:rsidRPr="004C2DDB">
        <w:rPr>
          <w:i/>
          <w:iCs/>
          <w:lang w:eastAsia="en-US"/>
        </w:rPr>
        <w:t>Zhendong (ZTE) is fine with qianghua proposal</w:t>
      </w:r>
    </w:p>
    <w:p w14:paraId="2D3E7DD1" w14:textId="77777777" w:rsidR="00573CD1" w:rsidRPr="004C2DDB" w:rsidRDefault="00573CD1" w:rsidP="00573CD1">
      <w:pPr>
        <w:pStyle w:val="FP"/>
        <w:rPr>
          <w:i/>
          <w:iCs/>
          <w:lang w:eastAsia="en-US"/>
        </w:rPr>
      </w:pPr>
      <w:r w:rsidRPr="004C2DDB">
        <w:rPr>
          <w:i/>
          <w:iCs/>
          <w:lang w:eastAsia="en-US"/>
        </w:rPr>
        <w:t>Stefan (Ericsson) cannot accept Qianghua proposal</w:t>
      </w:r>
    </w:p>
    <w:p w14:paraId="516D7AB0" w14:textId="77777777" w:rsidR="00573CD1" w:rsidRPr="004C2DDB" w:rsidRDefault="00573CD1" w:rsidP="00573CD1">
      <w:pPr>
        <w:pStyle w:val="FP"/>
        <w:rPr>
          <w:i/>
          <w:iCs/>
          <w:lang w:eastAsia="en-US"/>
        </w:rPr>
      </w:pPr>
      <w:r w:rsidRPr="004C2DDB">
        <w:rPr>
          <w:i/>
          <w:iCs/>
          <w:lang w:eastAsia="en-US"/>
        </w:rPr>
        <w:t>Qianghua (Huawei), based on offline discussion, proposes to go with r03 + the following changes:</w:t>
      </w:r>
    </w:p>
    <w:p w14:paraId="7008A1E1" w14:textId="77777777" w:rsidR="00573CD1" w:rsidRPr="004C2DDB" w:rsidRDefault="00573CD1" w:rsidP="00573CD1">
      <w:pPr>
        <w:pStyle w:val="FP"/>
        <w:rPr>
          <w:i/>
          <w:iCs/>
          <w:lang w:eastAsia="en-US"/>
        </w:rPr>
      </w:pPr>
      <w:r w:rsidRPr="004C2DDB">
        <w:rPr>
          <w:i/>
          <w:iCs/>
          <w:lang w:eastAsia="en-US"/>
        </w:rPr>
        <w:t>Move sentence 'Implementation dependent signaling ... is based on implementation choice.' to the NOTE, and change 'signaling' to 'mechanism'</w:t>
      </w:r>
    </w:p>
    <w:p w14:paraId="16371CD1" w14:textId="77777777" w:rsidR="00573CD1" w:rsidRPr="004C2DDB" w:rsidRDefault="00573CD1" w:rsidP="00573CD1">
      <w:pPr>
        <w:pStyle w:val="FP"/>
        <w:rPr>
          <w:i/>
          <w:iCs/>
          <w:lang w:eastAsia="en-US"/>
        </w:rPr>
      </w:pPr>
      <w:r w:rsidRPr="004C2DDB">
        <w:rPr>
          <w:i/>
          <w:iCs/>
          <w:lang w:eastAsia="en-US"/>
        </w:rPr>
        <w:t>Add 'except a NOTE such as' after 'No standard impacts are expected for this purpose'</w:t>
      </w:r>
    </w:p>
    <w:p w14:paraId="5B593CF0" w14:textId="77777777" w:rsidR="00573CD1" w:rsidRPr="004C2DDB" w:rsidRDefault="00573CD1" w:rsidP="00573CD1">
      <w:pPr>
        <w:pStyle w:val="FP"/>
        <w:rPr>
          <w:i/>
          <w:iCs/>
          <w:lang w:eastAsia="en-US"/>
        </w:rPr>
      </w:pPr>
      <w:r w:rsidRPr="004C2DDB">
        <w:rPr>
          <w:i/>
          <w:iCs/>
          <w:lang w:eastAsia="en-US"/>
        </w:rPr>
        <w:t>+ confirm whether to keep the Ens at CC#3</w:t>
      </w:r>
    </w:p>
    <w:p w14:paraId="0983BA2D" w14:textId="77777777" w:rsidR="00573CD1" w:rsidRPr="004C2DDB" w:rsidRDefault="00573CD1" w:rsidP="00573CD1">
      <w:pPr>
        <w:pStyle w:val="FP"/>
        <w:rPr>
          <w:i/>
          <w:iCs/>
          <w:lang w:eastAsia="en-US"/>
        </w:rPr>
      </w:pPr>
      <w:r w:rsidRPr="004C2DDB">
        <w:rPr>
          <w:i/>
          <w:iCs/>
          <w:lang w:eastAsia="en-US"/>
        </w:rPr>
        <w:t>==== Final Deadline ====</w:t>
      </w:r>
    </w:p>
    <w:p w14:paraId="1D8A14E9" w14:textId="77777777" w:rsidR="00573CD1" w:rsidRDefault="00573CD1" w:rsidP="00573CD1">
      <w:pPr>
        <w:pStyle w:val="FP"/>
        <w:rPr>
          <w:i/>
          <w:iCs/>
          <w:lang w:eastAsia="en-US"/>
        </w:rPr>
      </w:pPr>
      <w:r w:rsidRPr="004C2DDB">
        <w:rPr>
          <w:i/>
          <w:iCs/>
          <w:lang w:eastAsia="en-US"/>
        </w:rPr>
        <w:lastRenderedPageBreak/>
        <w:t>Laurent (Nokia): my request is to have a written text in front of me at the CC3. Especially I require to SEE where such NOTE would be 'No standard impacts are expected for this purpose'</w:t>
      </w:r>
    </w:p>
    <w:p w14:paraId="5550E9D6" w14:textId="77777777" w:rsidR="00573CD1" w:rsidRPr="004C2DDB" w:rsidRDefault="00573CD1" w:rsidP="00573CD1">
      <w:pPr>
        <w:pStyle w:val="FP"/>
        <w:rPr>
          <w:i/>
          <w:iCs/>
          <w:lang w:eastAsia="en-US"/>
        </w:rPr>
      </w:pPr>
    </w:p>
    <w:p w14:paraId="1C27A39E" w14:textId="77777777" w:rsidR="00573CD1" w:rsidRPr="004C2DDB" w:rsidRDefault="00573CD1" w:rsidP="00573CD1">
      <w:pPr>
        <w:keepNext/>
        <w:rPr>
          <w:b/>
          <w:bCs/>
          <w:lang w:eastAsia="en-US"/>
        </w:rPr>
      </w:pPr>
      <w:r w:rsidRPr="004C2DDB">
        <w:rPr>
          <w:b/>
          <w:bCs/>
          <w:lang w:eastAsia="en-US"/>
        </w:rPr>
        <w:t>Discussion and conclusion:</w:t>
      </w:r>
    </w:p>
    <w:p w14:paraId="37BC94F4" w14:textId="208CC5C8" w:rsidR="00573CD1" w:rsidRDefault="00573CD1" w:rsidP="00573CD1">
      <w:pPr>
        <w:rPr>
          <w:lang w:eastAsia="en-US"/>
        </w:rPr>
      </w:pPr>
      <w:r>
        <w:rPr>
          <w:lang w:eastAsia="en-US"/>
        </w:rPr>
        <w:t xml:space="preserve">r04 was proposed, being r03 with additional editors notes. Ericsson commented that these editor's note can be added as long as it is clarified that this will not be studied further in Rel-18. Nokia commented that as this meeting was intended to be for normative work on this item, then the Ericsson proposal was acceptable. </w:t>
      </w:r>
      <w:r w:rsidR="002C543E">
        <w:rPr>
          <w:lang w:eastAsia="en-US"/>
        </w:rPr>
        <w:t>Huawei suggested checking who would like to keep the ENs and who prefers to remove them.</w:t>
      </w:r>
    </w:p>
    <w:p w14:paraId="0006E4F9" w14:textId="77777777" w:rsidR="002C543E" w:rsidRPr="00CA70C2" w:rsidRDefault="002C543E" w:rsidP="002C543E">
      <w:pPr>
        <w:rPr>
          <w:b/>
          <w:bCs/>
          <w:lang w:eastAsia="en-US"/>
        </w:rPr>
      </w:pPr>
      <w:r w:rsidRPr="00CA70C2">
        <w:rPr>
          <w:b/>
          <w:bCs/>
          <w:lang w:eastAsia="en-US"/>
        </w:rPr>
        <w:t>This was postponed to CC#4.</w:t>
      </w:r>
    </w:p>
    <w:p w14:paraId="538C3FFA" w14:textId="77777777" w:rsidR="002C543E" w:rsidRDefault="002C543E" w:rsidP="00573CD1">
      <w:pPr>
        <w:rPr>
          <w:lang w:eastAsia="en-US"/>
        </w:rPr>
      </w:pPr>
    </w:p>
    <w:p w14:paraId="3A9BDF8D" w14:textId="3992BDF9" w:rsidR="00573CD1" w:rsidRPr="002C543E" w:rsidRDefault="002C543E" w:rsidP="00D727C4">
      <w:pPr>
        <w:pBdr>
          <w:top w:val="single" w:sz="4" w:space="1" w:color="auto"/>
        </w:pBdr>
        <w:rPr>
          <w:b/>
          <w:bCs/>
          <w:lang w:eastAsia="en-US"/>
        </w:rPr>
      </w:pPr>
      <w:r w:rsidRPr="00D727C4">
        <w:rPr>
          <w:b/>
          <w:bCs/>
          <w:lang w:eastAsia="en-US"/>
        </w:rPr>
        <w:t>REMAINING DOCUMENTS FOR CC#4</w:t>
      </w:r>
    </w:p>
    <w:p w14:paraId="386E0A04" w14:textId="58837C7E" w:rsidR="00573CD1" w:rsidRPr="00D727C4" w:rsidRDefault="00D727C4" w:rsidP="00573CD1">
      <w:pPr>
        <w:rPr>
          <w:b/>
          <w:bCs/>
          <w:lang w:eastAsia="en-US"/>
        </w:rPr>
      </w:pPr>
      <w:r w:rsidRPr="00D727C4">
        <w:rPr>
          <w:b/>
          <w:bCs/>
          <w:lang w:eastAsia="en-US"/>
        </w:rPr>
        <w:t>The complete list will e marked on the combined Chair notes update from the SA WG2 Chair.</w:t>
      </w:r>
    </w:p>
    <w:p w14:paraId="1A758770" w14:textId="77777777" w:rsidR="00F30215" w:rsidRDefault="00F30215" w:rsidP="00F30215">
      <w:pPr>
        <w:keepNext/>
        <w:rPr>
          <w:lang w:eastAsia="en-US"/>
        </w:rPr>
      </w:pPr>
      <w:r w:rsidRPr="004C2DDB">
        <w:rPr>
          <w:color w:val="0000FF"/>
          <w:lang w:eastAsia="en-US"/>
        </w:rPr>
        <w:t>S2-2208629</w:t>
      </w:r>
      <w:r>
        <w:rPr>
          <w:lang w:eastAsia="en-US"/>
        </w:rPr>
        <w:t xml:space="preserve"> (P-CR) KI#1-7: Update of conclusions. (Source: Huawei, HiSilicon)</w:t>
      </w:r>
    </w:p>
    <w:p w14:paraId="0C4BA0DB" w14:textId="77777777" w:rsidR="00F30215" w:rsidRDefault="00F30215" w:rsidP="00F30215">
      <w:pPr>
        <w:keepNext/>
        <w:rPr>
          <w:lang w:eastAsia="en-US"/>
        </w:rPr>
      </w:pPr>
      <w:r w:rsidRPr="004C2DDB">
        <w:rPr>
          <w:color w:val="0000FF"/>
          <w:lang w:eastAsia="en-US"/>
        </w:rPr>
        <w:t>S2-2208688</w:t>
      </w:r>
      <w:r>
        <w:rPr>
          <w:lang w:eastAsia="en-US"/>
        </w:rPr>
        <w:t xml:space="preserve"> (P-CR) KI#1, Conclusion Update. (Source: OPPO)</w:t>
      </w:r>
    </w:p>
    <w:p w14:paraId="4569150C" w14:textId="77777777" w:rsidR="00F30215" w:rsidRDefault="00F30215" w:rsidP="00F30215">
      <w:pPr>
        <w:keepNext/>
        <w:rPr>
          <w:lang w:eastAsia="en-US"/>
        </w:rPr>
      </w:pPr>
      <w:r w:rsidRPr="004C2DDB">
        <w:rPr>
          <w:color w:val="0000FF"/>
          <w:lang w:eastAsia="en-US"/>
        </w:rPr>
        <w:t>S2-2209013</w:t>
      </w:r>
      <w:r>
        <w:rPr>
          <w:lang w:eastAsia="en-US"/>
        </w:rPr>
        <w:t xml:space="preserve"> (P-CR) Update interim conclusions on KI#4. (Source: Vivo, Inspur)</w:t>
      </w:r>
    </w:p>
    <w:p w14:paraId="3A7AD949" w14:textId="77777777" w:rsidR="00F30215" w:rsidRDefault="00F30215" w:rsidP="00F30215">
      <w:pPr>
        <w:keepNext/>
        <w:rPr>
          <w:lang w:eastAsia="en-US"/>
        </w:rPr>
      </w:pPr>
      <w:r w:rsidRPr="004C2DDB">
        <w:rPr>
          <w:color w:val="0000FF"/>
          <w:lang w:eastAsia="en-US"/>
        </w:rPr>
        <w:t>S2-2209178</w:t>
      </w:r>
      <w:r>
        <w:rPr>
          <w:lang w:eastAsia="en-US"/>
        </w:rPr>
        <w:t xml:space="preserve"> (P-CR) Update conclusion for Key Issue#3 . (Source: Xiaomi)</w:t>
      </w:r>
    </w:p>
    <w:p w14:paraId="3E1D8A06" w14:textId="77777777" w:rsidR="00F30215" w:rsidRDefault="00F30215" w:rsidP="00F30215">
      <w:pPr>
        <w:keepNext/>
        <w:rPr>
          <w:lang w:eastAsia="en-US"/>
        </w:rPr>
      </w:pPr>
      <w:r w:rsidRPr="004C2DDB">
        <w:rPr>
          <w:color w:val="0000FF"/>
          <w:lang w:eastAsia="en-US"/>
        </w:rPr>
        <w:t>S2-2210160</w:t>
      </w:r>
      <w:r>
        <w:rPr>
          <w:lang w:eastAsia="en-US"/>
        </w:rPr>
        <w:t xml:space="preserve"> (LS OUT) [DRAFT] LS on re-establishment of the MBS context during mobility registration update or service request procedure (Source: CATT)</w:t>
      </w:r>
    </w:p>
    <w:p w14:paraId="52A46799" w14:textId="2E0A5200" w:rsidR="004C2DDB" w:rsidRDefault="004C2DDB" w:rsidP="00F30215">
      <w:pPr>
        <w:keepNext/>
        <w:rPr>
          <w:lang w:eastAsia="en-US"/>
        </w:rPr>
      </w:pPr>
      <w:r w:rsidRPr="004C2DDB">
        <w:rPr>
          <w:color w:val="0000FF"/>
          <w:lang w:eastAsia="en-US"/>
        </w:rPr>
        <w:t>S2-2208258</w:t>
      </w:r>
      <w:r>
        <w:rPr>
          <w:lang w:eastAsia="en-US"/>
        </w:rPr>
        <w:t xml:space="preserve"> (LS OUT) [DRAFT] LS on long eDRX support for RRC_INACTIVE (Source: Ericsson)</w:t>
      </w:r>
    </w:p>
    <w:p w14:paraId="411AE728" w14:textId="06957852" w:rsidR="004C2DDB" w:rsidRDefault="004C2DDB" w:rsidP="00F30215">
      <w:pPr>
        <w:keepNext/>
        <w:rPr>
          <w:lang w:eastAsia="en-US"/>
        </w:rPr>
      </w:pPr>
      <w:r w:rsidRPr="004C2DDB">
        <w:rPr>
          <w:color w:val="0000FF"/>
          <w:lang w:eastAsia="en-US"/>
        </w:rPr>
        <w:t>S2-2209085</w:t>
      </w:r>
      <w:r>
        <w:rPr>
          <w:lang w:eastAsia="en-US"/>
        </w:rPr>
        <w:t xml:space="preserve"> (P-CR) TR 23.700-05: KI#1 evaluation and conclusion updates. (Source: Qualcomm Incorporated)</w:t>
      </w:r>
    </w:p>
    <w:p w14:paraId="3C0AB446" w14:textId="6512529D" w:rsidR="004C2DDB" w:rsidRDefault="004C2DDB" w:rsidP="00F30215">
      <w:pPr>
        <w:keepNext/>
        <w:rPr>
          <w:lang w:eastAsia="en-US"/>
        </w:rPr>
      </w:pPr>
      <w:r w:rsidRPr="004C2DDB">
        <w:rPr>
          <w:color w:val="0000FF"/>
          <w:lang w:eastAsia="en-US"/>
        </w:rPr>
        <w:t>S2-2209086</w:t>
      </w:r>
      <w:r>
        <w:rPr>
          <w:lang w:eastAsia="en-US"/>
        </w:rPr>
        <w:t xml:space="preserve"> (P-CR) TR 23.700-05: KI#4 evaluation and conclusion updates. (Source: Qualcomm Incorporated)</w:t>
      </w:r>
    </w:p>
    <w:p w14:paraId="1C5B4C35" w14:textId="2CA6AA32" w:rsidR="004C2DDB" w:rsidRDefault="004C2DDB" w:rsidP="00F30215">
      <w:pPr>
        <w:keepNext/>
        <w:rPr>
          <w:lang w:eastAsia="en-US"/>
        </w:rPr>
      </w:pPr>
      <w:r w:rsidRPr="004C2DDB">
        <w:rPr>
          <w:color w:val="0000FF"/>
          <w:lang w:eastAsia="en-US"/>
        </w:rPr>
        <w:t>S2-2208820</w:t>
      </w:r>
      <w:r>
        <w:rPr>
          <w:lang w:eastAsia="en-US"/>
        </w:rPr>
        <w:t xml:space="preserve"> (P-CR) Update of Key issue #2 conclusion. (Source: ZTE)</w:t>
      </w:r>
    </w:p>
    <w:p w14:paraId="1D4099FC" w14:textId="2695557A" w:rsidR="004C2DDB" w:rsidRDefault="004C2DDB" w:rsidP="00F30215">
      <w:pPr>
        <w:keepNext/>
        <w:rPr>
          <w:lang w:eastAsia="en-US"/>
        </w:rPr>
      </w:pPr>
      <w:r w:rsidRPr="004C2DDB">
        <w:rPr>
          <w:color w:val="0000FF"/>
          <w:lang w:eastAsia="en-US"/>
        </w:rPr>
        <w:t>S2-2209075</w:t>
      </w:r>
      <w:r>
        <w:rPr>
          <w:lang w:eastAsia="en-US"/>
        </w:rPr>
        <w:t xml:space="preserve"> (P-CR) Update of Key issue #2 conclusion. (Source: Huawei, HiSilicon)</w:t>
      </w:r>
    </w:p>
    <w:p w14:paraId="1F32E6E9" w14:textId="0772D31A" w:rsidR="004C2DDB" w:rsidRDefault="004C2DDB" w:rsidP="00F30215">
      <w:pPr>
        <w:keepNext/>
        <w:rPr>
          <w:lang w:eastAsia="en-US"/>
        </w:rPr>
      </w:pPr>
      <w:r w:rsidRPr="004C2DDB">
        <w:rPr>
          <w:color w:val="0000FF"/>
          <w:lang w:eastAsia="en-US"/>
        </w:rPr>
        <w:t>S2-2209081</w:t>
      </w:r>
      <w:r>
        <w:rPr>
          <w:lang w:eastAsia="en-US"/>
        </w:rPr>
        <w:t xml:space="preserve"> (P-CR) KI#7, conclusion update . (Source: Huawei, HiSilicon)</w:t>
      </w:r>
    </w:p>
    <w:p w14:paraId="6502E2C2" w14:textId="18C69187" w:rsidR="004C2DDB" w:rsidRDefault="004C2DDB" w:rsidP="00F30215">
      <w:pPr>
        <w:keepNext/>
        <w:rPr>
          <w:lang w:eastAsia="en-US"/>
        </w:rPr>
      </w:pPr>
      <w:r w:rsidRPr="004C2DDB">
        <w:rPr>
          <w:color w:val="0000FF"/>
          <w:lang w:eastAsia="en-US"/>
        </w:rPr>
        <w:t>S2-2208745</w:t>
      </w:r>
      <w:r>
        <w:rPr>
          <w:lang w:eastAsia="en-US"/>
        </w:rPr>
        <w:t xml:space="preserve"> (P-CR) KI#1, update evaluation and conclusion of KI#1 to cover in sequence delivery. (Source: Huawei, HiSilicon, China Telecom, CATT)</w:t>
      </w:r>
    </w:p>
    <w:p w14:paraId="168029C9" w14:textId="0706FB20" w:rsidR="004C2DDB" w:rsidRDefault="004C2DDB" w:rsidP="00F30215">
      <w:pPr>
        <w:keepNext/>
        <w:rPr>
          <w:lang w:eastAsia="en-US"/>
        </w:rPr>
      </w:pPr>
      <w:r w:rsidRPr="004C2DDB">
        <w:rPr>
          <w:color w:val="0000FF"/>
          <w:lang w:eastAsia="en-US"/>
        </w:rPr>
        <w:t>S2-2208755</w:t>
      </w:r>
      <w:r>
        <w:rPr>
          <w:lang w:eastAsia="en-US"/>
        </w:rPr>
        <w:t xml:space="preserve"> (P-CR) KI#1: Evaluation and conclusion updates . (Source: Ericsson)</w:t>
      </w:r>
    </w:p>
    <w:p w14:paraId="10E21C8D" w14:textId="2155AFD5" w:rsidR="004C2DDB" w:rsidRDefault="004C2DDB" w:rsidP="00F30215">
      <w:pPr>
        <w:keepNext/>
        <w:rPr>
          <w:lang w:eastAsia="en-US"/>
        </w:rPr>
      </w:pPr>
      <w:r w:rsidRPr="004C2DDB">
        <w:rPr>
          <w:color w:val="0000FF"/>
          <w:lang w:eastAsia="en-US"/>
        </w:rPr>
        <w:t>S2-2209298</w:t>
      </w:r>
      <w:r>
        <w:rPr>
          <w:lang w:eastAsia="en-US"/>
        </w:rPr>
        <w:t xml:space="preserve"> (P-CR) KI#1 Evaluation and Conclusions. (Source: Lenovo, ZTE, NEC, Apple, Ericsson)</w:t>
      </w:r>
    </w:p>
    <w:p w14:paraId="4554FACA" w14:textId="12F6341F" w:rsidR="004C2DDB" w:rsidRDefault="004C2DDB" w:rsidP="00F30215">
      <w:pPr>
        <w:keepNext/>
        <w:rPr>
          <w:lang w:eastAsia="en-US"/>
        </w:rPr>
      </w:pPr>
      <w:r w:rsidRPr="004C2DDB">
        <w:rPr>
          <w:color w:val="0000FF"/>
          <w:lang w:eastAsia="en-US"/>
        </w:rPr>
        <w:t>S2-2209130</w:t>
      </w:r>
      <w:r>
        <w:rPr>
          <w:lang w:eastAsia="en-US"/>
        </w:rPr>
        <w:t xml:space="preserve"> (P-CR) Evaluation and Conclusion for KI#4. (Source: Xiaomi)</w:t>
      </w:r>
    </w:p>
    <w:p w14:paraId="5C72CF93" w14:textId="26594305" w:rsidR="004C2DDB" w:rsidRDefault="004C2DDB" w:rsidP="00F30215">
      <w:pPr>
        <w:keepNext/>
        <w:rPr>
          <w:lang w:eastAsia="en-US"/>
        </w:rPr>
      </w:pPr>
      <w:r w:rsidRPr="004C2DDB">
        <w:rPr>
          <w:color w:val="0000FF"/>
          <w:lang w:eastAsia="en-US"/>
        </w:rPr>
        <w:t>S2-2209148</w:t>
      </w:r>
      <w:r>
        <w:rPr>
          <w:lang w:eastAsia="en-US"/>
        </w:rPr>
        <w:t xml:space="preserve"> (P-CR) TR 23.700-86: KI#2 Evaluation and conclusion. (Source: Intel)</w:t>
      </w:r>
    </w:p>
    <w:p w14:paraId="2EEDC801" w14:textId="0E58121F" w:rsidR="004C2DDB" w:rsidRDefault="004C2DDB" w:rsidP="00F30215">
      <w:pPr>
        <w:keepNext/>
        <w:rPr>
          <w:lang w:eastAsia="en-US"/>
        </w:rPr>
      </w:pPr>
      <w:r w:rsidRPr="004C2DDB">
        <w:rPr>
          <w:color w:val="0000FF"/>
          <w:lang w:eastAsia="en-US"/>
        </w:rPr>
        <w:t>S2-2209134</w:t>
      </w:r>
      <w:r>
        <w:rPr>
          <w:lang w:eastAsia="en-US"/>
        </w:rPr>
        <w:t xml:space="preserve"> (LS OUT) [DRAFT] LS on RAN dependency for Ranging/Sidelink Positioning (Source: Xiaomi)</w:t>
      </w:r>
    </w:p>
    <w:p w14:paraId="474CC043" w14:textId="00DF7F59" w:rsidR="004C2DDB" w:rsidRDefault="004C2DDB" w:rsidP="00F30215">
      <w:pPr>
        <w:keepNext/>
        <w:rPr>
          <w:lang w:eastAsia="en-US"/>
        </w:rPr>
      </w:pPr>
      <w:r w:rsidRPr="004C2DDB">
        <w:rPr>
          <w:color w:val="0000FF"/>
          <w:lang w:eastAsia="en-US"/>
        </w:rPr>
        <w:t>S2-2208994</w:t>
      </w:r>
      <w:r>
        <w:rPr>
          <w:lang w:eastAsia="en-US"/>
        </w:rPr>
        <w:t xml:space="preserve"> (P-CR) Evaluations and conclusions for KI#7. (Source: Nokia, Nokia Shanghai Bell)</w:t>
      </w:r>
    </w:p>
    <w:p w14:paraId="74801E79" w14:textId="5BF92ABE" w:rsidR="004C2DDB" w:rsidRDefault="004C2DDB" w:rsidP="00F30215">
      <w:pPr>
        <w:keepNext/>
        <w:rPr>
          <w:lang w:eastAsia="en-US"/>
        </w:rPr>
      </w:pPr>
      <w:r w:rsidRPr="004C2DDB">
        <w:rPr>
          <w:color w:val="0000FF"/>
          <w:lang w:eastAsia="en-US"/>
        </w:rPr>
        <w:t>S2-2208621</w:t>
      </w:r>
      <w:r>
        <w:rPr>
          <w:lang w:eastAsia="en-US"/>
        </w:rPr>
        <w:t xml:space="preserve"> (P-CR) KI#1, conclusion Update . (Source: Vivo, China Telecom)</w:t>
      </w:r>
    </w:p>
    <w:p w14:paraId="135EA5F2" w14:textId="77777777" w:rsidR="004C2DDB" w:rsidRDefault="004C2DDB" w:rsidP="00F30215">
      <w:pPr>
        <w:keepNext/>
        <w:rPr>
          <w:lang w:eastAsia="en-US"/>
        </w:rPr>
      </w:pPr>
      <w:r w:rsidRPr="004C2DDB">
        <w:rPr>
          <w:color w:val="0000FF"/>
          <w:lang w:eastAsia="en-US"/>
        </w:rPr>
        <w:t>S2-2208431</w:t>
      </w:r>
      <w:r>
        <w:rPr>
          <w:lang w:eastAsia="en-US"/>
        </w:rPr>
        <w:t xml:space="preserve"> (P-CR) KI#2 Conclusion Updates to reduce network load. (Source: Nokia, Nokia Shanghai Bell)</w:t>
      </w:r>
    </w:p>
    <w:p w14:paraId="6F00790E" w14:textId="1481D3A1" w:rsidR="004C2DDB" w:rsidRDefault="004C2DDB" w:rsidP="00F30215">
      <w:pPr>
        <w:keepNext/>
        <w:rPr>
          <w:lang w:eastAsia="en-US"/>
        </w:rPr>
      </w:pPr>
      <w:r w:rsidRPr="004C2DDB">
        <w:rPr>
          <w:color w:val="0000FF"/>
          <w:lang w:eastAsia="en-US"/>
        </w:rPr>
        <w:t>S2-2210159</w:t>
      </w:r>
      <w:r>
        <w:rPr>
          <w:lang w:eastAsia="en-US"/>
        </w:rPr>
        <w:t xml:space="preserve"> (LS OUT) [DRAFT] LS_out_to SA WG3_for_user_consent_for_appliaction_detection (Source: China Mobile)</w:t>
      </w:r>
    </w:p>
    <w:p w14:paraId="1871D83A" w14:textId="77777777" w:rsidR="004C2DDB" w:rsidRDefault="004C2DDB" w:rsidP="00D727C4">
      <w:pPr>
        <w:keepNext/>
        <w:rPr>
          <w:lang w:eastAsia="en-US"/>
        </w:rPr>
      </w:pPr>
      <w:r w:rsidRPr="004C2DDB">
        <w:rPr>
          <w:color w:val="0000FF"/>
          <w:lang w:eastAsia="en-US"/>
        </w:rPr>
        <w:t>S2-2208870</w:t>
      </w:r>
      <w:r>
        <w:rPr>
          <w:lang w:eastAsia="en-US"/>
        </w:rPr>
        <w:t xml:space="preserve"> (P-CR) KI#4 Update the Evaluation and Conclusion. (Source: China Mobile)</w:t>
      </w:r>
    </w:p>
    <w:p w14:paraId="07F84828" w14:textId="268E09F0" w:rsidR="004C2DDB" w:rsidRDefault="004C2DDB" w:rsidP="00D727C4">
      <w:pPr>
        <w:keepNext/>
        <w:rPr>
          <w:lang w:eastAsia="en-US"/>
        </w:rPr>
      </w:pPr>
      <w:r w:rsidRPr="004C2DDB">
        <w:rPr>
          <w:color w:val="0000FF"/>
          <w:lang w:eastAsia="en-US"/>
        </w:rPr>
        <w:t>S2-2208797</w:t>
      </w:r>
      <w:r>
        <w:rPr>
          <w:lang w:eastAsia="en-US"/>
        </w:rPr>
        <w:t xml:space="preserve"> (P-CR) KI#8 Update to conclusion. (Source: China Mobile)</w:t>
      </w:r>
    </w:p>
    <w:p w14:paraId="74A4A124" w14:textId="7A834B47" w:rsidR="004C2DDB" w:rsidRDefault="004C2DDB" w:rsidP="00D727C4">
      <w:pPr>
        <w:keepNext/>
        <w:rPr>
          <w:lang w:eastAsia="en-US"/>
        </w:rPr>
      </w:pPr>
      <w:r w:rsidRPr="004C2DDB">
        <w:rPr>
          <w:color w:val="0000FF"/>
          <w:lang w:eastAsia="en-US"/>
        </w:rPr>
        <w:t>S2-2208784</w:t>
      </w:r>
      <w:r>
        <w:rPr>
          <w:lang w:eastAsia="en-US"/>
        </w:rPr>
        <w:t xml:space="preserve"> (P-CR) Conclusions proposal for TR23.700-28. (Source: Thales)</w:t>
      </w:r>
    </w:p>
    <w:p w14:paraId="4B921D0F" w14:textId="0D4B01B6" w:rsidR="004C2DDB" w:rsidRDefault="004C2DDB" w:rsidP="00D727C4">
      <w:pPr>
        <w:keepNext/>
        <w:rPr>
          <w:lang w:eastAsia="en-US"/>
        </w:rPr>
      </w:pPr>
      <w:r w:rsidRPr="004C2DDB">
        <w:rPr>
          <w:color w:val="0000FF"/>
          <w:lang w:eastAsia="en-US"/>
        </w:rPr>
        <w:t>S2-2208249</w:t>
      </w:r>
      <w:r>
        <w:rPr>
          <w:lang w:eastAsia="en-US"/>
        </w:rPr>
        <w:t xml:space="preserve"> (CR) 23.273 CR0233: Multiple location report for MT-LR Immediate Location Request for the regulatory service (Source: Ericsson, T-Mobile USA)</w:t>
      </w:r>
    </w:p>
    <w:p w14:paraId="1F8726E7" w14:textId="07494D31" w:rsidR="004C2DDB" w:rsidRDefault="004C2DDB" w:rsidP="00D727C4">
      <w:pPr>
        <w:keepNext/>
        <w:rPr>
          <w:lang w:eastAsia="en-US"/>
        </w:rPr>
      </w:pPr>
      <w:r w:rsidRPr="004C2DDB">
        <w:rPr>
          <w:color w:val="0000FF"/>
          <w:lang w:eastAsia="en-US"/>
        </w:rPr>
        <w:t>S2-2209128</w:t>
      </w:r>
      <w:r>
        <w:rPr>
          <w:lang w:eastAsia="en-US"/>
        </w:rPr>
        <w:t xml:space="preserve"> (CR) 23.273 CR0236: Multiple location report for MT-LR Immediate Location Request for the regulatory service (Source: Nokia, Nokia Shanghai Bell)</w:t>
      </w:r>
    </w:p>
    <w:p w14:paraId="5251315E" w14:textId="77777777" w:rsidR="00F30215" w:rsidRDefault="00F30215" w:rsidP="00F30215">
      <w:pPr>
        <w:keepNext/>
        <w:rPr>
          <w:lang w:eastAsia="en-US"/>
        </w:rPr>
      </w:pPr>
      <w:r w:rsidRPr="004C2DDB">
        <w:rPr>
          <w:color w:val="0000FF"/>
          <w:lang w:eastAsia="en-US"/>
        </w:rPr>
        <w:t>S2-2210158</w:t>
      </w:r>
      <w:r>
        <w:rPr>
          <w:lang w:eastAsia="en-US"/>
        </w:rPr>
        <w:t xml:space="preserve"> (LS OUT) [DRAFT] Response to 'LS to 3GPP SA WG2 on VoLTE Roaming GBR Handling' (Source: Vodafone)</w:t>
      </w:r>
    </w:p>
    <w:p w14:paraId="1DB18DB7" w14:textId="77777777" w:rsidR="00F30215" w:rsidRDefault="00F30215" w:rsidP="00F30215">
      <w:pPr>
        <w:keepNext/>
        <w:rPr>
          <w:lang w:eastAsia="en-US"/>
        </w:rPr>
      </w:pPr>
      <w:r w:rsidRPr="004C2DDB">
        <w:rPr>
          <w:color w:val="0000FF"/>
          <w:lang w:eastAsia="en-US"/>
        </w:rPr>
        <w:t>S2-2210162</w:t>
      </w:r>
      <w:r>
        <w:rPr>
          <w:lang w:eastAsia="en-US"/>
        </w:rPr>
        <w:t xml:space="preserve"> (LS OUT) [DRAFT] LS on GNSS integrity requirement provisioning (Source: Huawei)</w:t>
      </w:r>
    </w:p>
    <w:p w14:paraId="75014CFA" w14:textId="6070EB80" w:rsidR="004C2DDB" w:rsidRDefault="004C2DDB" w:rsidP="00845338">
      <w:pPr>
        <w:rPr>
          <w:lang w:eastAsia="en-US"/>
        </w:rPr>
      </w:pPr>
    </w:p>
    <w:p w14:paraId="6A7CE389" w14:textId="77777777" w:rsidR="00040F59" w:rsidRDefault="00040F59" w:rsidP="00040F59">
      <w:pPr>
        <w:pStyle w:val="Heading1"/>
      </w:pPr>
      <w:r>
        <w:lastRenderedPageBreak/>
        <w:t>4</w:t>
      </w:r>
      <w:r>
        <w:tab/>
        <w:t>SA2 work plan, if time permits</w:t>
      </w:r>
      <w:r>
        <w:br/>
      </w:r>
      <w:hyperlink r:id="rId11" w:history="1">
        <w:r w:rsidRPr="007418D8">
          <w:rPr>
            <w:rStyle w:val="Hyperlink"/>
          </w:rPr>
          <w:t>https://www.3gpp.org/ftp/tsg_sa/WG2_Arch/TSGS2_153E_Electronic_2022-10/INBOX/DRAFTS/S2-220xxxx_SA2_Work_Plan_r1.pptx</w:t>
        </w:r>
      </w:hyperlink>
    </w:p>
    <w:p w14:paraId="5431DC47" w14:textId="216B3A33" w:rsidR="00040F59" w:rsidRDefault="00F30215" w:rsidP="00040F59">
      <w:pPr>
        <w:rPr>
          <w:lang w:eastAsia="en-US"/>
        </w:rPr>
      </w:pPr>
      <w:r>
        <w:rPr>
          <w:lang w:eastAsia="en-US"/>
        </w:rPr>
        <w:t>There was no time to handle the work plan at this CC.</w:t>
      </w:r>
    </w:p>
    <w:p w14:paraId="7EF7587A" w14:textId="77777777" w:rsidR="004C2DDB" w:rsidRDefault="004C2DDB" w:rsidP="00845338">
      <w:pPr>
        <w:rPr>
          <w:lang w:eastAsia="en-US"/>
        </w:rPr>
      </w:pPr>
    </w:p>
    <w:p w14:paraId="5030F36D" w14:textId="01C11001" w:rsidR="00845338" w:rsidRDefault="00040F59" w:rsidP="00620DF5">
      <w:pPr>
        <w:pStyle w:val="Heading1"/>
      </w:pPr>
      <w:r>
        <w:t>5</w:t>
      </w:r>
      <w:r w:rsidR="00845338">
        <w:tab/>
        <w:t>AoB</w:t>
      </w:r>
    </w:p>
    <w:p w14:paraId="4E53B7BC" w14:textId="3EABB0BA" w:rsidR="00984CE0" w:rsidRDefault="00360421" w:rsidP="00984CE0">
      <w:r>
        <w:t>The SA</w:t>
      </w:r>
      <w:r w:rsidR="0047660F">
        <w:t> </w:t>
      </w:r>
      <w:r>
        <w:t>WG2 Chair commented that due to the large loading on CC#4, TR Cover Sheets</w:t>
      </w:r>
      <w:r w:rsidRPr="00360421">
        <w:t xml:space="preserve"> </w:t>
      </w:r>
      <w:r>
        <w:t>and WID updates may be postponed to the next meeting.</w:t>
      </w:r>
    </w:p>
    <w:p w14:paraId="5BA79B9F" w14:textId="77777777" w:rsidR="0047660F" w:rsidRDefault="0047660F" w:rsidP="00984CE0"/>
    <w:p w14:paraId="7841DF53" w14:textId="257579B4" w:rsidR="002C543E" w:rsidRPr="002C543E" w:rsidRDefault="00CD70AE" w:rsidP="00984CE0">
      <w:pPr>
        <w:rPr>
          <w:b/>
          <w:bCs/>
          <w:color w:val="0000FF"/>
        </w:rPr>
      </w:pPr>
      <w:r w:rsidRPr="00CD70AE">
        <w:rPr>
          <w:b/>
          <w:bCs/>
        </w:rPr>
        <w:t>Extended scheduling</w:t>
      </w:r>
      <w:r w:rsidR="002C543E" w:rsidRPr="00CD70AE">
        <w:rPr>
          <w:b/>
          <w:bCs/>
        </w:rPr>
        <w:t xml:space="preserve"> of CC#4:  </w:t>
      </w:r>
      <w:r w:rsidR="002C543E" w:rsidRPr="002C543E">
        <w:rPr>
          <w:b/>
          <w:bCs/>
          <w:color w:val="0000FF"/>
        </w:rPr>
        <w:t>CC#4</w:t>
      </w:r>
      <w:r w:rsidR="00CF14CF">
        <w:rPr>
          <w:b/>
          <w:bCs/>
          <w:color w:val="0000FF"/>
        </w:rPr>
        <w:t xml:space="preserve"> (Monday 17 October 2022)</w:t>
      </w:r>
      <w:r w:rsidR="002C543E" w:rsidRPr="002C543E">
        <w:rPr>
          <w:b/>
          <w:bCs/>
          <w:color w:val="0000FF"/>
        </w:rPr>
        <w:t xml:space="preserve"> will start at 12.00 UTC and end at 16:00 UTC.</w:t>
      </w:r>
    </w:p>
    <w:p w14:paraId="2B887C41" w14:textId="39BB40BB" w:rsidR="002C543E" w:rsidRPr="0047660F" w:rsidRDefault="00DC4AE1" w:rsidP="00984CE0">
      <w:pPr>
        <w:rPr>
          <w:b/>
          <w:bCs/>
        </w:rPr>
      </w:pPr>
      <w:r w:rsidRPr="0047660F">
        <w:rPr>
          <w:b/>
          <w:bCs/>
        </w:rPr>
        <w:t xml:space="preserve">Documents marked 'For CC#4' can </w:t>
      </w:r>
      <w:r w:rsidR="0047660F" w:rsidRPr="0047660F">
        <w:rPr>
          <w:b/>
          <w:bCs/>
        </w:rPr>
        <w:t>have new revision proposals provided in order to reduce the time needed to explain the difference between revisions provided before the revisions deadline.</w:t>
      </w:r>
    </w:p>
    <w:p w14:paraId="33C8CE2A" w14:textId="77777777" w:rsidR="0047660F" w:rsidRDefault="0047660F" w:rsidP="0047660F"/>
    <w:p w14:paraId="4EC5FA0D" w14:textId="77777777" w:rsidR="0047660F" w:rsidRPr="0047660F" w:rsidRDefault="0047660F" w:rsidP="0047660F">
      <w:pPr>
        <w:rPr>
          <w:b/>
          <w:bCs/>
          <w:color w:val="0000FF"/>
        </w:rPr>
      </w:pPr>
      <w:r w:rsidRPr="0047660F">
        <w:rPr>
          <w:b/>
          <w:bCs/>
          <w:color w:val="0000FF"/>
        </w:rPr>
        <w:t>CC#4 Revisions deadline: 06:00 UTC Saturday 15 October.</w:t>
      </w:r>
    </w:p>
    <w:p w14:paraId="00F345E8" w14:textId="77777777" w:rsidR="0047660F" w:rsidRDefault="0047660F" w:rsidP="0047660F"/>
    <w:p w14:paraId="1773BB29" w14:textId="5C8905C5" w:rsidR="0047660F" w:rsidRPr="0047660F" w:rsidRDefault="0047660F" w:rsidP="00984CE0">
      <w:pPr>
        <w:rPr>
          <w:b/>
          <w:bCs/>
          <w:color w:val="0000FF"/>
        </w:rPr>
      </w:pPr>
      <w:r w:rsidRPr="0047660F">
        <w:rPr>
          <w:b/>
          <w:bCs/>
          <w:color w:val="0000FF"/>
        </w:rPr>
        <w:t>The SA WG2 Chair will provide information on revision deadlines etc. for the CC over the e-mail list.</w:t>
      </w:r>
    </w:p>
    <w:p w14:paraId="01B6EFA4" w14:textId="77777777" w:rsidR="00FE4368" w:rsidRPr="00AC1A5B" w:rsidRDefault="00FE4368" w:rsidP="00984CE0">
      <w:pPr>
        <w:rPr>
          <w:lang w:eastAsia="en-US"/>
        </w:rPr>
      </w:pPr>
    </w:p>
    <w:p w14:paraId="164C7DDE" w14:textId="31762324" w:rsidR="00AC1A5B" w:rsidRDefault="00040F59"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5177B2D6" w14:textId="0ECF8F4F" w:rsidR="00CD70AE" w:rsidRPr="002C543E" w:rsidRDefault="00CD70AE" w:rsidP="00CD70AE">
      <w:pPr>
        <w:rPr>
          <w:b/>
          <w:bCs/>
          <w:color w:val="0000FF"/>
        </w:rPr>
      </w:pPr>
      <w:r>
        <w:rPr>
          <w:b/>
          <w:bCs/>
          <w:color w:val="0000FF"/>
        </w:rPr>
        <w:t>Reminder:</w:t>
      </w:r>
      <w:r w:rsidRPr="002C543E">
        <w:rPr>
          <w:b/>
          <w:bCs/>
          <w:color w:val="0000FF"/>
        </w:rPr>
        <w:t xml:space="preserve"> CC#4</w:t>
      </w:r>
      <w:r w:rsidR="00CF14CF">
        <w:rPr>
          <w:b/>
          <w:bCs/>
          <w:color w:val="0000FF"/>
        </w:rPr>
        <w:t xml:space="preserve"> (Monday 17 October 2022)</w:t>
      </w:r>
      <w:r w:rsidRPr="002C543E">
        <w:rPr>
          <w:b/>
          <w:bCs/>
          <w:color w:val="0000FF"/>
        </w:rPr>
        <w:t xml:space="preserve"> will start at 12.00 UTC and end at 16:00 UTC.</w:t>
      </w:r>
    </w:p>
    <w:p w14:paraId="3C6DB1DA" w14:textId="77777777" w:rsidR="008473C1" w:rsidRPr="00AC1A5B" w:rsidRDefault="008473C1" w:rsidP="00AC1A5B">
      <w:pPr>
        <w:rPr>
          <w:lang w:eastAsia="en-US"/>
        </w:rPr>
      </w:pPr>
    </w:p>
    <w:p w14:paraId="664843CF" w14:textId="1BBEF571"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040F59">
        <w:rPr>
          <w:color w:val="0000FF"/>
        </w:rPr>
        <w:t>4</w:t>
      </w:r>
      <w:r w:rsidR="00FD4F6D">
        <w:rPr>
          <w:color w:val="0000FF"/>
        </w:rPr>
        <w:t xml:space="preserve"> October</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47660F">
        <w:rPr>
          <w:color w:val="0000FF"/>
        </w:rPr>
        <w:t>45</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9798" w14:textId="77777777" w:rsidR="00357826" w:rsidRDefault="00357826" w:rsidP="0085007B">
      <w:pPr>
        <w:spacing w:after="0"/>
      </w:pPr>
      <w:r>
        <w:separator/>
      </w:r>
    </w:p>
  </w:endnote>
  <w:endnote w:type="continuationSeparator" w:id="0">
    <w:p w14:paraId="7241F9F1" w14:textId="77777777" w:rsidR="00357826" w:rsidRDefault="0035782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DB7C" w14:textId="77777777" w:rsidR="00357826" w:rsidRDefault="00357826" w:rsidP="0085007B">
      <w:pPr>
        <w:spacing w:after="0"/>
      </w:pPr>
      <w:r>
        <w:separator/>
      </w:r>
    </w:p>
  </w:footnote>
  <w:footnote w:type="continuationSeparator" w:id="0">
    <w:p w14:paraId="57448A42" w14:textId="77777777" w:rsidR="00357826" w:rsidRDefault="0035782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32D"/>
    <w:rsid w:val="00001492"/>
    <w:rsid w:val="000128A9"/>
    <w:rsid w:val="000149D6"/>
    <w:rsid w:val="00015D16"/>
    <w:rsid w:val="000179CE"/>
    <w:rsid w:val="000219A0"/>
    <w:rsid w:val="000248F6"/>
    <w:rsid w:val="000319C8"/>
    <w:rsid w:val="00040616"/>
    <w:rsid w:val="00040F59"/>
    <w:rsid w:val="00043AEA"/>
    <w:rsid w:val="00056AB3"/>
    <w:rsid w:val="00060909"/>
    <w:rsid w:val="00074DAA"/>
    <w:rsid w:val="00076122"/>
    <w:rsid w:val="00080D3D"/>
    <w:rsid w:val="000840CD"/>
    <w:rsid w:val="00086813"/>
    <w:rsid w:val="00087D60"/>
    <w:rsid w:val="0009087A"/>
    <w:rsid w:val="000A2977"/>
    <w:rsid w:val="000B48ED"/>
    <w:rsid w:val="000C4CA0"/>
    <w:rsid w:val="000C6553"/>
    <w:rsid w:val="000D2249"/>
    <w:rsid w:val="000D47A0"/>
    <w:rsid w:val="000D593A"/>
    <w:rsid w:val="000D7B6B"/>
    <w:rsid w:val="000E3157"/>
    <w:rsid w:val="000E3CA7"/>
    <w:rsid w:val="000E531B"/>
    <w:rsid w:val="000E61A2"/>
    <w:rsid w:val="000E69A8"/>
    <w:rsid w:val="000F3DA2"/>
    <w:rsid w:val="000F72A0"/>
    <w:rsid w:val="001039B4"/>
    <w:rsid w:val="00113EBD"/>
    <w:rsid w:val="00115C27"/>
    <w:rsid w:val="001305D2"/>
    <w:rsid w:val="001456AF"/>
    <w:rsid w:val="001472BB"/>
    <w:rsid w:val="00150D40"/>
    <w:rsid w:val="001539E5"/>
    <w:rsid w:val="0015437A"/>
    <w:rsid w:val="00154976"/>
    <w:rsid w:val="001553D2"/>
    <w:rsid w:val="00164006"/>
    <w:rsid w:val="001676B7"/>
    <w:rsid w:val="00186016"/>
    <w:rsid w:val="00193AA6"/>
    <w:rsid w:val="001959DE"/>
    <w:rsid w:val="001A26F6"/>
    <w:rsid w:val="001A78DA"/>
    <w:rsid w:val="001D1549"/>
    <w:rsid w:val="001D46DB"/>
    <w:rsid w:val="001D54BB"/>
    <w:rsid w:val="001D6904"/>
    <w:rsid w:val="001E16D3"/>
    <w:rsid w:val="001E411C"/>
    <w:rsid w:val="001F5CE1"/>
    <w:rsid w:val="001F7D51"/>
    <w:rsid w:val="00200CF5"/>
    <w:rsid w:val="00201F6A"/>
    <w:rsid w:val="002141E2"/>
    <w:rsid w:val="0021794E"/>
    <w:rsid w:val="0021798A"/>
    <w:rsid w:val="002268B1"/>
    <w:rsid w:val="002273F1"/>
    <w:rsid w:val="00231B8C"/>
    <w:rsid w:val="00234C2E"/>
    <w:rsid w:val="00235A63"/>
    <w:rsid w:val="0024299C"/>
    <w:rsid w:val="00254A52"/>
    <w:rsid w:val="00255FB2"/>
    <w:rsid w:val="0025737F"/>
    <w:rsid w:val="002717B4"/>
    <w:rsid w:val="00277E48"/>
    <w:rsid w:val="00280F27"/>
    <w:rsid w:val="00285723"/>
    <w:rsid w:val="00287993"/>
    <w:rsid w:val="00293408"/>
    <w:rsid w:val="00293D1E"/>
    <w:rsid w:val="00294A4A"/>
    <w:rsid w:val="002B0C6B"/>
    <w:rsid w:val="002B5393"/>
    <w:rsid w:val="002C543E"/>
    <w:rsid w:val="002C639F"/>
    <w:rsid w:val="002D0073"/>
    <w:rsid w:val="002E148B"/>
    <w:rsid w:val="002E3E99"/>
    <w:rsid w:val="002E442D"/>
    <w:rsid w:val="002E601F"/>
    <w:rsid w:val="00300404"/>
    <w:rsid w:val="003004FB"/>
    <w:rsid w:val="00303A8A"/>
    <w:rsid w:val="003135D5"/>
    <w:rsid w:val="00323C99"/>
    <w:rsid w:val="00323DEC"/>
    <w:rsid w:val="00330DE8"/>
    <w:rsid w:val="003355C7"/>
    <w:rsid w:val="003367EF"/>
    <w:rsid w:val="003448FC"/>
    <w:rsid w:val="00357826"/>
    <w:rsid w:val="00360421"/>
    <w:rsid w:val="00367ED3"/>
    <w:rsid w:val="003708A0"/>
    <w:rsid w:val="0037451C"/>
    <w:rsid w:val="003756EC"/>
    <w:rsid w:val="0037788D"/>
    <w:rsid w:val="00380505"/>
    <w:rsid w:val="00381B8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1729"/>
    <w:rsid w:val="00476207"/>
    <w:rsid w:val="0047660F"/>
    <w:rsid w:val="0048558F"/>
    <w:rsid w:val="00487751"/>
    <w:rsid w:val="004A02E0"/>
    <w:rsid w:val="004A1979"/>
    <w:rsid w:val="004A5F2E"/>
    <w:rsid w:val="004A698B"/>
    <w:rsid w:val="004B3AA1"/>
    <w:rsid w:val="004B47D1"/>
    <w:rsid w:val="004B6886"/>
    <w:rsid w:val="004C26C0"/>
    <w:rsid w:val="004C2DDB"/>
    <w:rsid w:val="004C64B0"/>
    <w:rsid w:val="004D40A1"/>
    <w:rsid w:val="004E218D"/>
    <w:rsid w:val="004F1EC5"/>
    <w:rsid w:val="004F3B29"/>
    <w:rsid w:val="00500CF4"/>
    <w:rsid w:val="00530FDF"/>
    <w:rsid w:val="00545F55"/>
    <w:rsid w:val="00553450"/>
    <w:rsid w:val="00556F9B"/>
    <w:rsid w:val="00560A84"/>
    <w:rsid w:val="00573CD1"/>
    <w:rsid w:val="005768DF"/>
    <w:rsid w:val="00577D59"/>
    <w:rsid w:val="005853F4"/>
    <w:rsid w:val="00585E54"/>
    <w:rsid w:val="00586482"/>
    <w:rsid w:val="005A29ED"/>
    <w:rsid w:val="005A65D1"/>
    <w:rsid w:val="005B6629"/>
    <w:rsid w:val="005B7B97"/>
    <w:rsid w:val="005C0C1C"/>
    <w:rsid w:val="005D3398"/>
    <w:rsid w:val="005E6762"/>
    <w:rsid w:val="005F24B2"/>
    <w:rsid w:val="005F5EDB"/>
    <w:rsid w:val="006011FA"/>
    <w:rsid w:val="006030D6"/>
    <w:rsid w:val="00603F0C"/>
    <w:rsid w:val="0060496B"/>
    <w:rsid w:val="0060793B"/>
    <w:rsid w:val="00612DE0"/>
    <w:rsid w:val="00615D41"/>
    <w:rsid w:val="00615DFC"/>
    <w:rsid w:val="006177D5"/>
    <w:rsid w:val="00617D26"/>
    <w:rsid w:val="00620DF5"/>
    <w:rsid w:val="00630BFF"/>
    <w:rsid w:val="00632F14"/>
    <w:rsid w:val="006334A9"/>
    <w:rsid w:val="006355E8"/>
    <w:rsid w:val="006419A1"/>
    <w:rsid w:val="0064281B"/>
    <w:rsid w:val="0064465A"/>
    <w:rsid w:val="00650C46"/>
    <w:rsid w:val="00657813"/>
    <w:rsid w:val="006665F8"/>
    <w:rsid w:val="00672099"/>
    <w:rsid w:val="00676894"/>
    <w:rsid w:val="00682336"/>
    <w:rsid w:val="00687D97"/>
    <w:rsid w:val="00691673"/>
    <w:rsid w:val="00692737"/>
    <w:rsid w:val="006B25AE"/>
    <w:rsid w:val="006C270F"/>
    <w:rsid w:val="006D4ADF"/>
    <w:rsid w:val="006E0D3B"/>
    <w:rsid w:val="006E28E8"/>
    <w:rsid w:val="006E3D02"/>
    <w:rsid w:val="006E4321"/>
    <w:rsid w:val="006F389C"/>
    <w:rsid w:val="006F65F0"/>
    <w:rsid w:val="00701663"/>
    <w:rsid w:val="00702D12"/>
    <w:rsid w:val="00704721"/>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0D88"/>
    <w:rsid w:val="007C56FF"/>
    <w:rsid w:val="007C786F"/>
    <w:rsid w:val="007E1A46"/>
    <w:rsid w:val="007E5D0B"/>
    <w:rsid w:val="007F0C8C"/>
    <w:rsid w:val="007F1C21"/>
    <w:rsid w:val="007F2E53"/>
    <w:rsid w:val="007F652B"/>
    <w:rsid w:val="00820F19"/>
    <w:rsid w:val="00821264"/>
    <w:rsid w:val="0082616E"/>
    <w:rsid w:val="00837DE3"/>
    <w:rsid w:val="00841FBE"/>
    <w:rsid w:val="0084462E"/>
    <w:rsid w:val="00845338"/>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7094"/>
    <w:rsid w:val="008B1F1B"/>
    <w:rsid w:val="008B2B74"/>
    <w:rsid w:val="008C486B"/>
    <w:rsid w:val="008D0CE5"/>
    <w:rsid w:val="008D5BF7"/>
    <w:rsid w:val="008D61DB"/>
    <w:rsid w:val="008D6292"/>
    <w:rsid w:val="008D64E4"/>
    <w:rsid w:val="008E0748"/>
    <w:rsid w:val="008E25C1"/>
    <w:rsid w:val="008E69CF"/>
    <w:rsid w:val="008F05FB"/>
    <w:rsid w:val="008F4E67"/>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97A5E"/>
    <w:rsid w:val="009A13B0"/>
    <w:rsid w:val="009A3EC1"/>
    <w:rsid w:val="009A57E7"/>
    <w:rsid w:val="009A79C2"/>
    <w:rsid w:val="009B4BDC"/>
    <w:rsid w:val="009B6168"/>
    <w:rsid w:val="009C42A1"/>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36FC"/>
    <w:rsid w:val="00AA40A4"/>
    <w:rsid w:val="00AA78F2"/>
    <w:rsid w:val="00AB3B2D"/>
    <w:rsid w:val="00AC1A5B"/>
    <w:rsid w:val="00AC41F9"/>
    <w:rsid w:val="00AC5147"/>
    <w:rsid w:val="00AD6B61"/>
    <w:rsid w:val="00AE546C"/>
    <w:rsid w:val="00AE5948"/>
    <w:rsid w:val="00AE623E"/>
    <w:rsid w:val="00AF20A1"/>
    <w:rsid w:val="00AF5E48"/>
    <w:rsid w:val="00AF67E5"/>
    <w:rsid w:val="00AF6AF1"/>
    <w:rsid w:val="00B0730E"/>
    <w:rsid w:val="00B118DD"/>
    <w:rsid w:val="00B37A56"/>
    <w:rsid w:val="00B46A70"/>
    <w:rsid w:val="00B54ED3"/>
    <w:rsid w:val="00B556C2"/>
    <w:rsid w:val="00B55EB4"/>
    <w:rsid w:val="00B5606A"/>
    <w:rsid w:val="00B6727B"/>
    <w:rsid w:val="00B74628"/>
    <w:rsid w:val="00B83AE6"/>
    <w:rsid w:val="00B85A66"/>
    <w:rsid w:val="00B86B45"/>
    <w:rsid w:val="00B8737A"/>
    <w:rsid w:val="00BA59E2"/>
    <w:rsid w:val="00BB3BB4"/>
    <w:rsid w:val="00BC1FF9"/>
    <w:rsid w:val="00BC2149"/>
    <w:rsid w:val="00BD07FE"/>
    <w:rsid w:val="00BD21C8"/>
    <w:rsid w:val="00BD5D24"/>
    <w:rsid w:val="00BE050C"/>
    <w:rsid w:val="00BE2363"/>
    <w:rsid w:val="00BE3936"/>
    <w:rsid w:val="00BF4EAC"/>
    <w:rsid w:val="00BF650B"/>
    <w:rsid w:val="00C00767"/>
    <w:rsid w:val="00C007E9"/>
    <w:rsid w:val="00C008B3"/>
    <w:rsid w:val="00C21A50"/>
    <w:rsid w:val="00C26E59"/>
    <w:rsid w:val="00C301F2"/>
    <w:rsid w:val="00C3032E"/>
    <w:rsid w:val="00C30B97"/>
    <w:rsid w:val="00C3605F"/>
    <w:rsid w:val="00C410B1"/>
    <w:rsid w:val="00C51DC5"/>
    <w:rsid w:val="00C56B52"/>
    <w:rsid w:val="00C57D69"/>
    <w:rsid w:val="00C677A0"/>
    <w:rsid w:val="00C67839"/>
    <w:rsid w:val="00C7248F"/>
    <w:rsid w:val="00C72FAD"/>
    <w:rsid w:val="00C80E78"/>
    <w:rsid w:val="00C84344"/>
    <w:rsid w:val="00C85353"/>
    <w:rsid w:val="00C85B2A"/>
    <w:rsid w:val="00C862FF"/>
    <w:rsid w:val="00C87011"/>
    <w:rsid w:val="00CA4159"/>
    <w:rsid w:val="00CA4BD5"/>
    <w:rsid w:val="00CA70C2"/>
    <w:rsid w:val="00CA7553"/>
    <w:rsid w:val="00CB4627"/>
    <w:rsid w:val="00CC5AA7"/>
    <w:rsid w:val="00CC66A4"/>
    <w:rsid w:val="00CC6AB6"/>
    <w:rsid w:val="00CD4F10"/>
    <w:rsid w:val="00CD56D0"/>
    <w:rsid w:val="00CD70AE"/>
    <w:rsid w:val="00CD73EC"/>
    <w:rsid w:val="00CF14CF"/>
    <w:rsid w:val="00CF5EBA"/>
    <w:rsid w:val="00D01BB8"/>
    <w:rsid w:val="00D0348F"/>
    <w:rsid w:val="00D07283"/>
    <w:rsid w:val="00D123D2"/>
    <w:rsid w:val="00D17612"/>
    <w:rsid w:val="00D1780F"/>
    <w:rsid w:val="00D17929"/>
    <w:rsid w:val="00D20E56"/>
    <w:rsid w:val="00D2127C"/>
    <w:rsid w:val="00D24CEC"/>
    <w:rsid w:val="00D27B82"/>
    <w:rsid w:val="00D415F2"/>
    <w:rsid w:val="00D44E50"/>
    <w:rsid w:val="00D46910"/>
    <w:rsid w:val="00D52A10"/>
    <w:rsid w:val="00D54D41"/>
    <w:rsid w:val="00D61690"/>
    <w:rsid w:val="00D630B4"/>
    <w:rsid w:val="00D666A0"/>
    <w:rsid w:val="00D700EE"/>
    <w:rsid w:val="00D727C4"/>
    <w:rsid w:val="00D820C9"/>
    <w:rsid w:val="00D910DF"/>
    <w:rsid w:val="00D93104"/>
    <w:rsid w:val="00D939C7"/>
    <w:rsid w:val="00D965C9"/>
    <w:rsid w:val="00DA099C"/>
    <w:rsid w:val="00DA1575"/>
    <w:rsid w:val="00DA7D94"/>
    <w:rsid w:val="00DB2E05"/>
    <w:rsid w:val="00DB63C4"/>
    <w:rsid w:val="00DC1FEF"/>
    <w:rsid w:val="00DC4AE1"/>
    <w:rsid w:val="00DD0949"/>
    <w:rsid w:val="00DD3ABC"/>
    <w:rsid w:val="00DD4E2B"/>
    <w:rsid w:val="00DD5D5D"/>
    <w:rsid w:val="00DE4566"/>
    <w:rsid w:val="00DE6833"/>
    <w:rsid w:val="00DF021C"/>
    <w:rsid w:val="00DF68E6"/>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B47F3"/>
    <w:rsid w:val="00EC0701"/>
    <w:rsid w:val="00EC7C77"/>
    <w:rsid w:val="00ED0301"/>
    <w:rsid w:val="00EE11C7"/>
    <w:rsid w:val="00EE2755"/>
    <w:rsid w:val="00EE4287"/>
    <w:rsid w:val="00EE6CDE"/>
    <w:rsid w:val="00EE7E74"/>
    <w:rsid w:val="00EF7857"/>
    <w:rsid w:val="00F00347"/>
    <w:rsid w:val="00F00835"/>
    <w:rsid w:val="00F0505D"/>
    <w:rsid w:val="00F204DF"/>
    <w:rsid w:val="00F227F8"/>
    <w:rsid w:val="00F25759"/>
    <w:rsid w:val="00F30215"/>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 w:val="00FD36F9"/>
    <w:rsid w:val="00FD4F6D"/>
    <w:rsid w:val="00FE4368"/>
    <w:rsid w:val="00FE4A67"/>
    <w:rsid w:val="00FF2204"/>
    <w:rsid w:val="00FF4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870262448">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INBOX/Chair_Notes/Combined_ChairNotes_10-14-1210.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DRAFTS/S2-220xxxx_SA2_Work_Plan_r1.pptx" TargetMode="External"/><Relationship Id="rId5" Type="http://schemas.openxmlformats.org/officeDocument/2006/relationships/webSettings" Target="webSettings.xml"/><Relationship Id="rId10" Type="http://schemas.openxmlformats.org/officeDocument/2006/relationships/hyperlink" Target="https://www.3gpp.org/ftp/tsg_sa/WG2_Arch/TSGS2_153E_Electronic_2022-10/INBOX/CCs/CC%233_2022-10-14_1230-1530_UTC/FS_AIMLsys%20-%20SA2%23153E%20SOH%20QNs%20d02.pptx" TargetMode="External"/><Relationship Id="rId4" Type="http://schemas.openxmlformats.org/officeDocument/2006/relationships/settings" Target="settings.xml"/><Relationship Id="rId9" Type="http://schemas.openxmlformats.org/officeDocument/2006/relationships/hyperlink" Target="https://www.3gpp.org/ftp/tsg_sa/WG2_Arch/TSGS2_153E_Electronic_2022-10/INBOX/Chair_Notes/Combined_ChairNotes_10-14-12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86</TotalTime>
  <Pages>29</Pages>
  <Words>14835</Words>
  <Characters>84566</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Revisions Deadline</cp:lastModifiedBy>
  <cp:revision>3</cp:revision>
  <dcterms:created xsi:type="dcterms:W3CDTF">2022-10-15T08:27:00Z</dcterms:created>
  <dcterms:modified xsi:type="dcterms:W3CDTF">2022-10-17T08:01:00Z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